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4AAE9" w14:textId="414B8748" w:rsidR="00491BA2" w:rsidRPr="00D153A9" w:rsidRDefault="00491BA2" w:rsidP="00491BA2">
      <w:pPr>
        <w:overflowPunct/>
        <w:autoSpaceDE/>
        <w:autoSpaceDN/>
        <w:adjustRightInd/>
        <w:spacing w:after="0"/>
        <w:textAlignment w:val="auto"/>
        <w:rPr>
          <w:rFonts w:ascii="Arial" w:eastAsia="맑은 고딕"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D153A9">
        <w:rPr>
          <w:rFonts w:ascii="Arial" w:eastAsia="맑은 고딕" w:hAnsi="Arial" w:cs="Arial"/>
          <w:b/>
          <w:sz w:val="24"/>
          <w:szCs w:val="24"/>
          <w:lang w:eastAsia="ko-KR"/>
        </w:rPr>
        <w:t>3GPP TSG-RAN WG2 Meeting #1</w:t>
      </w:r>
      <w:r w:rsidR="00EF32CB" w:rsidRPr="00D153A9">
        <w:rPr>
          <w:rFonts w:ascii="Arial" w:eastAsia="맑은 고딕" w:hAnsi="Arial" w:cs="Arial"/>
          <w:b/>
          <w:sz w:val="24"/>
          <w:szCs w:val="24"/>
          <w:lang w:eastAsia="ko-KR"/>
        </w:rPr>
        <w:t>2</w:t>
      </w:r>
      <w:r w:rsidR="00AD6EA1" w:rsidRPr="00D153A9">
        <w:rPr>
          <w:rFonts w:ascii="Arial" w:eastAsia="맑은 고딕" w:hAnsi="Arial" w:cs="Arial"/>
          <w:b/>
          <w:sz w:val="24"/>
          <w:szCs w:val="24"/>
          <w:lang w:eastAsia="ko-KR"/>
        </w:rPr>
        <w:t>8</w:t>
      </w:r>
      <w:r w:rsidRPr="00D153A9">
        <w:rPr>
          <w:rFonts w:ascii="Arial" w:eastAsia="맑은 고딕" w:hAnsi="Arial" w:cs="Arial"/>
          <w:b/>
          <w:sz w:val="24"/>
          <w:szCs w:val="24"/>
          <w:lang w:eastAsia="ko-KR"/>
        </w:rPr>
        <w:t xml:space="preserve">                              </w:t>
      </w:r>
      <w:r w:rsidR="00F419A6" w:rsidRPr="00D153A9">
        <w:t xml:space="preserve"> </w:t>
      </w:r>
      <w:r w:rsidR="00AA5C91" w:rsidRPr="00D153A9">
        <w:t xml:space="preserve">  </w:t>
      </w:r>
      <w:r w:rsidR="00111D10" w:rsidRPr="00111D10">
        <w:rPr>
          <w:rFonts w:ascii="Arial" w:eastAsia="맑은 고딕" w:hAnsi="Arial" w:cs="Arial"/>
          <w:b/>
          <w:sz w:val="24"/>
          <w:szCs w:val="24"/>
          <w:lang w:eastAsia="ko-KR"/>
        </w:rPr>
        <w:t>R2-2409829</w:t>
      </w:r>
    </w:p>
    <w:p w14:paraId="6C7DAA99" w14:textId="407CFBDE" w:rsidR="00491BA2" w:rsidRPr="00780DFF" w:rsidRDefault="00D153A9" w:rsidP="00491BA2">
      <w:pPr>
        <w:tabs>
          <w:tab w:val="left" w:pos="1985"/>
          <w:tab w:val="right" w:pos="9639"/>
        </w:tabs>
        <w:spacing w:after="100" w:afterAutospacing="1"/>
        <w:jc w:val="both"/>
        <w:rPr>
          <w:rFonts w:ascii="Arial" w:eastAsia="SimSun" w:hAnsi="Arial" w:cs="Arial"/>
          <w:b/>
          <w:noProof/>
          <w:sz w:val="24"/>
          <w:szCs w:val="22"/>
          <w:lang w:eastAsia="en-US"/>
        </w:rPr>
      </w:pPr>
      <w:r w:rsidRPr="00D153A9">
        <w:rPr>
          <w:rFonts w:ascii="Arial" w:eastAsia="SimSun" w:hAnsi="Arial" w:cs="Arial"/>
          <w:b/>
          <w:noProof/>
          <w:sz w:val="24"/>
          <w:szCs w:val="22"/>
          <w:lang w:eastAsia="zh-CN"/>
        </w:rPr>
        <w:t>Orlando</w:t>
      </w:r>
      <w:r w:rsidR="00EF32CB" w:rsidRPr="00D153A9">
        <w:rPr>
          <w:rFonts w:ascii="Arial" w:eastAsia="SimSun" w:hAnsi="Arial" w:cs="Arial"/>
          <w:b/>
          <w:noProof/>
          <w:sz w:val="24"/>
          <w:szCs w:val="22"/>
          <w:lang w:eastAsia="zh-CN"/>
        </w:rPr>
        <w:t xml:space="preserve">, </w:t>
      </w:r>
      <w:r w:rsidRPr="00D153A9">
        <w:rPr>
          <w:rFonts w:ascii="Arial" w:eastAsia="SimSun" w:hAnsi="Arial" w:cs="Arial"/>
          <w:b/>
          <w:noProof/>
          <w:sz w:val="24"/>
          <w:szCs w:val="22"/>
          <w:lang w:eastAsia="zh-CN"/>
        </w:rPr>
        <w:t>US</w:t>
      </w:r>
      <w:r w:rsidR="0045361E">
        <w:rPr>
          <w:rFonts w:ascii="Arial" w:eastAsia="SimSun" w:hAnsi="Arial" w:cs="Arial"/>
          <w:b/>
          <w:noProof/>
          <w:sz w:val="24"/>
          <w:szCs w:val="22"/>
          <w:lang w:eastAsia="zh-CN"/>
        </w:rPr>
        <w:t>A</w:t>
      </w:r>
      <w:r w:rsidR="00EF32CB" w:rsidRPr="00D153A9">
        <w:rPr>
          <w:rFonts w:ascii="Arial" w:eastAsia="SimSun" w:hAnsi="Arial" w:cs="Arial"/>
          <w:b/>
          <w:noProof/>
          <w:sz w:val="24"/>
          <w:szCs w:val="22"/>
          <w:lang w:eastAsia="zh-CN"/>
        </w:rPr>
        <w:t xml:space="preserve">, </w:t>
      </w:r>
      <w:r w:rsidR="00AD6EA1" w:rsidRPr="00D153A9">
        <w:rPr>
          <w:rFonts w:ascii="Arial" w:eastAsia="SimSun" w:hAnsi="Arial" w:cs="Arial"/>
          <w:b/>
          <w:noProof/>
          <w:sz w:val="24"/>
          <w:szCs w:val="22"/>
          <w:lang w:eastAsia="zh-CN"/>
        </w:rPr>
        <w:t>Nov</w:t>
      </w:r>
      <w:r w:rsidR="00EF32CB" w:rsidRPr="00D153A9">
        <w:rPr>
          <w:rFonts w:ascii="Arial" w:eastAsia="SimSun" w:hAnsi="Arial" w:cs="Arial"/>
          <w:b/>
          <w:noProof/>
          <w:sz w:val="24"/>
          <w:szCs w:val="22"/>
          <w:lang w:eastAsia="zh-CN"/>
        </w:rPr>
        <w:t>. 1</w:t>
      </w:r>
      <w:r w:rsidR="0045361E">
        <w:rPr>
          <w:rFonts w:ascii="Arial" w:eastAsia="SimSun" w:hAnsi="Arial" w:cs="Arial"/>
          <w:b/>
          <w:noProof/>
          <w:sz w:val="24"/>
          <w:szCs w:val="22"/>
          <w:lang w:eastAsia="zh-CN"/>
        </w:rPr>
        <w:t>8</w:t>
      </w:r>
      <w:r w:rsidR="0045361E" w:rsidRPr="0045361E">
        <w:rPr>
          <w:rFonts w:ascii="Arial" w:eastAsia="SimSun" w:hAnsi="Arial" w:cs="Arial"/>
          <w:b/>
          <w:noProof/>
          <w:sz w:val="24"/>
          <w:szCs w:val="22"/>
          <w:vertAlign w:val="superscript"/>
          <w:lang w:eastAsia="zh-CN"/>
        </w:rPr>
        <w:t>th</w:t>
      </w:r>
      <w:r w:rsidR="0045361E">
        <w:rPr>
          <w:rFonts w:ascii="Arial" w:eastAsia="SimSun" w:hAnsi="Arial" w:cs="Arial"/>
          <w:b/>
          <w:noProof/>
          <w:sz w:val="24"/>
          <w:szCs w:val="22"/>
          <w:lang w:eastAsia="zh-CN"/>
        </w:rPr>
        <w:t xml:space="preserve"> </w:t>
      </w:r>
      <w:r w:rsidR="00EF32CB" w:rsidRPr="00D153A9">
        <w:rPr>
          <w:rFonts w:ascii="Arial" w:eastAsia="SimSun" w:hAnsi="Arial" w:cs="Arial"/>
          <w:b/>
          <w:noProof/>
          <w:sz w:val="24"/>
          <w:szCs w:val="22"/>
          <w:lang w:eastAsia="zh-CN"/>
        </w:rPr>
        <w:t xml:space="preserve">– </w:t>
      </w:r>
      <w:r w:rsidR="0045361E">
        <w:rPr>
          <w:rFonts w:ascii="Arial" w:eastAsia="SimSun" w:hAnsi="Arial" w:cs="Arial"/>
          <w:b/>
          <w:noProof/>
          <w:sz w:val="24"/>
          <w:szCs w:val="22"/>
          <w:lang w:eastAsia="zh-CN"/>
        </w:rPr>
        <w:t>22</w:t>
      </w:r>
      <w:r w:rsidR="0045361E" w:rsidRPr="0045361E">
        <w:rPr>
          <w:rFonts w:ascii="Arial" w:eastAsia="SimSun" w:hAnsi="Arial" w:cs="Arial"/>
          <w:b/>
          <w:noProof/>
          <w:sz w:val="24"/>
          <w:szCs w:val="22"/>
          <w:vertAlign w:val="superscript"/>
          <w:lang w:eastAsia="zh-CN"/>
        </w:rPr>
        <w:t>nd</w:t>
      </w:r>
      <w:r w:rsidR="0045361E">
        <w:rPr>
          <w:rFonts w:ascii="Arial" w:eastAsia="SimSun" w:hAnsi="Arial" w:cs="Arial"/>
          <w:b/>
          <w:noProof/>
          <w:sz w:val="24"/>
          <w:szCs w:val="22"/>
          <w:lang w:eastAsia="zh-CN"/>
        </w:rPr>
        <w:t xml:space="preserve"> </w:t>
      </w:r>
      <w:r w:rsidR="00EF32CB" w:rsidRPr="00D153A9">
        <w:rPr>
          <w:rFonts w:ascii="Arial" w:eastAsia="SimSun" w:hAnsi="Arial" w:cs="Arial"/>
          <w:b/>
          <w:noProof/>
          <w:sz w:val="24"/>
          <w:szCs w:val="22"/>
          <w:lang w:eastAsia="zh-CN"/>
        </w:rPr>
        <w:t>, 2024</w:t>
      </w:r>
      <w:r w:rsidR="00491BA2" w:rsidRPr="00780DFF">
        <w:rPr>
          <w:rFonts w:ascii="Arial" w:eastAsia="SimSun" w:hAnsi="Arial" w:cs="Arial"/>
          <w:b/>
          <w:noProof/>
          <w:sz w:val="24"/>
          <w:szCs w:val="22"/>
          <w:lang w:eastAsia="zh-CN"/>
        </w:rPr>
        <w:t xml:space="preserve">                                                                                                              </w:t>
      </w:r>
    </w:p>
    <w:p w14:paraId="2C7DFAC9" w14:textId="712AA198"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D153A9">
        <w:rPr>
          <w:rFonts w:ascii="Arial" w:eastAsia="맑은 고딕" w:hAnsi="Arial" w:cs="Arial"/>
          <w:b/>
          <w:sz w:val="24"/>
          <w:szCs w:val="24"/>
          <w:lang w:eastAsia="ko-KR"/>
        </w:rPr>
        <w:t>Agenda item:</w:t>
      </w:r>
      <w:r w:rsidRPr="00D153A9">
        <w:rPr>
          <w:rFonts w:ascii="Arial" w:eastAsia="맑은 고딕" w:hAnsi="Arial" w:cs="Arial"/>
          <w:b/>
          <w:sz w:val="24"/>
          <w:szCs w:val="24"/>
          <w:lang w:eastAsia="ko-KR"/>
        </w:rPr>
        <w:tab/>
      </w:r>
      <w:r w:rsidR="007054A8" w:rsidRPr="00D153A9">
        <w:rPr>
          <w:rFonts w:ascii="Arial" w:eastAsia="맑은 고딕" w:hAnsi="Arial" w:cs="Arial"/>
          <w:b/>
          <w:sz w:val="24"/>
          <w:szCs w:val="24"/>
          <w:lang w:eastAsia="ko-KR"/>
        </w:rPr>
        <w:tab/>
      </w:r>
      <w:r w:rsidR="00FD3611" w:rsidRPr="00D153A9">
        <w:rPr>
          <w:rFonts w:ascii="Arial" w:eastAsia="맑은 고딕" w:hAnsi="Arial" w:cs="Arial"/>
          <w:b/>
          <w:sz w:val="24"/>
          <w:szCs w:val="24"/>
          <w:lang w:eastAsia="ko-KR"/>
        </w:rPr>
        <w:t>8</w:t>
      </w:r>
      <w:r w:rsidR="00416A4C" w:rsidRPr="00D153A9">
        <w:rPr>
          <w:rFonts w:ascii="Arial" w:eastAsia="맑은 고딕" w:hAnsi="Arial" w:cs="Arial"/>
          <w:b/>
          <w:sz w:val="24"/>
          <w:szCs w:val="24"/>
          <w:lang w:eastAsia="ko-KR"/>
        </w:rPr>
        <w:t>.</w:t>
      </w:r>
      <w:r w:rsidR="00D153A9" w:rsidRPr="00D153A9">
        <w:rPr>
          <w:rFonts w:ascii="Arial" w:eastAsia="맑은 고딕" w:hAnsi="Arial" w:cs="Arial"/>
          <w:b/>
          <w:sz w:val="24"/>
          <w:szCs w:val="24"/>
          <w:lang w:eastAsia="ko-KR"/>
        </w:rPr>
        <w:t>3</w:t>
      </w:r>
      <w:r w:rsidR="00416A4C" w:rsidRPr="00D153A9">
        <w:rPr>
          <w:rFonts w:ascii="Arial" w:eastAsia="맑은 고딕" w:hAnsi="Arial" w:cs="Arial"/>
          <w:b/>
          <w:sz w:val="24"/>
          <w:szCs w:val="24"/>
          <w:lang w:eastAsia="ko-KR"/>
        </w:rPr>
        <w:t>.</w:t>
      </w:r>
      <w:r w:rsidR="0045361E">
        <w:rPr>
          <w:rFonts w:ascii="Arial" w:eastAsia="맑은 고딕" w:hAnsi="Arial" w:cs="Arial"/>
          <w:b/>
          <w:sz w:val="24"/>
          <w:szCs w:val="24"/>
          <w:lang w:eastAsia="ko-KR"/>
        </w:rPr>
        <w:t>5</w:t>
      </w:r>
      <w:r w:rsidR="00704E81">
        <w:rPr>
          <w:rFonts w:ascii="Arial" w:eastAsia="맑은 고딕" w:hAnsi="Arial" w:cs="Arial"/>
          <w:b/>
          <w:sz w:val="24"/>
          <w:szCs w:val="24"/>
          <w:lang w:eastAsia="ko-KR"/>
        </w:rPr>
        <w:t xml:space="preserve"> </w:t>
      </w:r>
    </w:p>
    <w:p w14:paraId="7D2B05FF" w14:textId="54FCDBE7"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Source: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Samsung</w:t>
      </w:r>
    </w:p>
    <w:p w14:paraId="145A5BCE" w14:textId="79444D71"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Title: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217AA2" w:rsidRPr="00D153A9">
        <w:rPr>
          <w:rFonts w:ascii="Arial" w:eastAsia="맑은 고딕" w:hAnsi="Arial" w:cs="Arial"/>
          <w:b/>
          <w:sz w:val="24"/>
          <w:szCs w:val="24"/>
          <w:lang w:eastAsia="ko-KR"/>
        </w:rPr>
        <w:t xml:space="preserve">Discussion on </w:t>
      </w:r>
      <w:r w:rsidR="00D153A9">
        <w:rPr>
          <w:rFonts w:ascii="Arial" w:eastAsia="맑은 고딕" w:hAnsi="Arial" w:cs="Arial"/>
          <w:b/>
          <w:sz w:val="24"/>
          <w:szCs w:val="24"/>
          <w:lang w:eastAsia="ko-KR"/>
        </w:rPr>
        <w:t>Generalization Issues for AI/ML Mobility</w:t>
      </w:r>
    </w:p>
    <w:p w14:paraId="3964BC63" w14:textId="0CA230F0"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맑은 고딕" w:hAnsi="Arial" w:cs="Arial"/>
          <w:b/>
          <w:sz w:val="24"/>
          <w:szCs w:val="24"/>
          <w:lang w:eastAsia="ko-KR"/>
        </w:rPr>
        <w:t>Document for:</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Discussion &amp; Decision</w:t>
      </w:r>
    </w:p>
    <w:bookmarkEnd w:id="0"/>
    <w:bookmarkEnd w:id="1"/>
    <w:p w14:paraId="339609DC" w14:textId="40016F24" w:rsidR="00C771B9" w:rsidRPr="00687A82" w:rsidRDefault="003A10FE" w:rsidP="00687A82">
      <w:pPr>
        <w:pStyle w:val="1"/>
        <w:rPr>
          <w:rFonts w:eastAsia="MS Mincho"/>
        </w:rPr>
      </w:pPr>
      <w:r>
        <w:rPr>
          <w:rFonts w:eastAsia="MS Mincho"/>
        </w:rPr>
        <w:t>1</w:t>
      </w:r>
      <w:r>
        <w:rPr>
          <w:rFonts w:eastAsia="MS Mincho"/>
        </w:rPr>
        <w:tab/>
      </w:r>
      <w:r w:rsidR="007054A8">
        <w:rPr>
          <w:rFonts w:eastAsia="MS Mincho"/>
        </w:rPr>
        <w:t>Introduction</w:t>
      </w:r>
    </w:p>
    <w:p w14:paraId="3902C5DA" w14:textId="0C665E27" w:rsidR="00A77A09" w:rsidRDefault="00A77A09" w:rsidP="00456BD3">
      <w:pPr>
        <w:rPr>
          <w:rFonts w:eastAsia="맑은 고딕"/>
          <w:lang w:eastAsia="ko-KR"/>
        </w:rPr>
      </w:pPr>
      <w:r>
        <w:rPr>
          <w:rFonts w:eastAsia="맑은 고딕"/>
          <w:lang w:eastAsia="ko-KR"/>
        </w:rPr>
        <w:t>In RAN2#127bis meeting, the following statement is agreed.</w:t>
      </w:r>
    </w:p>
    <w:p w14:paraId="1F987672" w14:textId="4AF30E70" w:rsidR="00A77A09" w:rsidRPr="00A77A09" w:rsidRDefault="00A77A09" w:rsidP="00456BD3">
      <w:pPr>
        <w:rPr>
          <w:rFonts w:eastAsiaTheme="minorEastAsia"/>
        </w:rPr>
      </w:pPr>
      <w:r>
        <w:t>“Discussion on what (type of information)/how generalization study can take place in Nov. meeting”</w:t>
      </w:r>
    </w:p>
    <w:p w14:paraId="2B4E0558" w14:textId="3704B726" w:rsidR="00EC7A27" w:rsidRDefault="003E50B1" w:rsidP="00456BD3">
      <w:pPr>
        <w:rPr>
          <w:rFonts w:eastAsia="맑은 고딕"/>
          <w:lang w:eastAsia="ko-KR"/>
        </w:rPr>
      </w:pPr>
      <w:r>
        <w:rPr>
          <w:rFonts w:eastAsia="맑은 고딕" w:hint="eastAsia"/>
          <w:lang w:eastAsia="ko-KR"/>
        </w:rPr>
        <w:t xml:space="preserve">This contribution </w:t>
      </w:r>
      <w:r w:rsidR="00017D4D">
        <w:rPr>
          <w:rFonts w:eastAsia="맑은 고딕"/>
          <w:lang w:eastAsia="ko-KR"/>
        </w:rPr>
        <w:t xml:space="preserve">provides our view on </w:t>
      </w:r>
      <w:r w:rsidR="00EC7A27">
        <w:rPr>
          <w:rFonts w:eastAsia="맑은 고딕" w:hint="eastAsia"/>
          <w:lang w:eastAsia="ko-KR"/>
        </w:rPr>
        <w:t>g</w:t>
      </w:r>
      <w:r w:rsidR="00EC7A27">
        <w:rPr>
          <w:rFonts w:eastAsia="맑은 고딕"/>
          <w:lang w:eastAsia="ko-KR"/>
        </w:rPr>
        <w:t>eneralization issues for AI/ML mobility</w:t>
      </w:r>
    </w:p>
    <w:p w14:paraId="783E7699" w14:textId="04FCD1D6" w:rsidR="007054A8" w:rsidRDefault="007054A8" w:rsidP="007054A8">
      <w:pPr>
        <w:pStyle w:val="1"/>
        <w:rPr>
          <w:rFonts w:eastAsia="맑은 고딕"/>
          <w:lang w:eastAsia="ko-KR"/>
        </w:rPr>
      </w:pPr>
      <w:r w:rsidRPr="00D22F2D">
        <w:rPr>
          <w:rFonts w:eastAsia="맑은 고딕" w:hint="eastAsia"/>
          <w:lang w:eastAsia="ko-KR"/>
        </w:rPr>
        <w:t>2</w:t>
      </w:r>
      <w:r w:rsidRPr="00D22F2D">
        <w:rPr>
          <w:rFonts w:eastAsia="맑은 고딕" w:hint="eastAsia"/>
          <w:lang w:eastAsia="ko-KR"/>
        </w:rPr>
        <w:tab/>
        <w:t>Discussion</w:t>
      </w:r>
    </w:p>
    <w:p w14:paraId="5E3EEDED" w14:textId="038D7175" w:rsidR="00EC7A27" w:rsidRPr="00221319" w:rsidRDefault="00221319" w:rsidP="00EC7A27">
      <w:pPr>
        <w:rPr>
          <w:rFonts w:eastAsia="맑은 고딕"/>
          <w:lang w:eastAsia="ko-KR"/>
        </w:rPr>
      </w:pPr>
      <w:r>
        <w:rPr>
          <w:rFonts w:eastAsia="맑은 고딕" w:hint="eastAsia"/>
          <w:lang w:eastAsia="ko-KR"/>
        </w:rPr>
        <w:t>I</w:t>
      </w:r>
      <w:r>
        <w:rPr>
          <w:rFonts w:eastAsia="맑은 고딕"/>
          <w:lang w:eastAsia="ko-KR"/>
        </w:rPr>
        <w:t xml:space="preserve">n recent RAN2 meetings, the performance for RRM measurement prediction has been verified for temporal and frequency domain predictions in many aspects. However, the performance for event prediction has hardly been verified until now. Considering that, at this point, we propose to study the generalization issues on RRM measurement prediction with high priority. Moreover, since both RRM measurement prediction and event prediction are expected be affected by </w:t>
      </w:r>
      <w:r w:rsidR="00010EF7">
        <w:rPr>
          <w:rFonts w:eastAsia="맑은 고딕"/>
          <w:lang w:eastAsia="ko-KR"/>
        </w:rPr>
        <w:t>similar aspects in</w:t>
      </w:r>
      <w:r>
        <w:rPr>
          <w:rFonts w:eastAsia="맑은 고딕"/>
          <w:lang w:eastAsia="ko-KR"/>
        </w:rPr>
        <w:t xml:space="preserve"> generalization issue, it seems sufficient to check generalization issue on RRM measurement prediction.</w:t>
      </w:r>
    </w:p>
    <w:p w14:paraId="0D429001" w14:textId="64464202" w:rsidR="00EC7A27" w:rsidRDefault="00EC7A27" w:rsidP="00EC7A27">
      <w:pPr>
        <w:rPr>
          <w:rFonts w:eastAsia="맑은 고딕"/>
          <w:b/>
          <w:lang w:eastAsia="ko-KR"/>
        </w:rPr>
      </w:pPr>
      <w:r>
        <w:rPr>
          <w:rFonts w:eastAsia="맑은 고딕"/>
          <w:b/>
          <w:lang w:val="en-US" w:eastAsia="ko-KR"/>
        </w:rPr>
        <w:t>Proposal 1</w:t>
      </w:r>
      <w:r w:rsidRPr="00456BD3">
        <w:rPr>
          <w:rFonts w:eastAsia="맑은 고딕"/>
          <w:b/>
          <w:lang w:val="en-US" w:eastAsia="ko-KR"/>
        </w:rPr>
        <w:t xml:space="preserve">: </w:t>
      </w:r>
      <w:r w:rsidRPr="00EC7A27">
        <w:rPr>
          <w:rFonts w:eastAsia="맑은 고딕"/>
          <w:b/>
          <w:lang w:eastAsia="ko-KR"/>
        </w:rPr>
        <w:t>RAN2 to prioritize generalization issues on RRM measurement prediction while deprioritizing generalization issues on measurement/RLF/HOF event prediction</w:t>
      </w:r>
      <w:r>
        <w:rPr>
          <w:rFonts w:eastAsia="맑은 고딕"/>
          <w:b/>
          <w:lang w:eastAsia="ko-KR"/>
        </w:rPr>
        <w:t>.</w:t>
      </w:r>
    </w:p>
    <w:p w14:paraId="50D66467" w14:textId="68C7D1DC" w:rsidR="005800A6" w:rsidRDefault="005800A6" w:rsidP="00EC7A27">
      <w:pPr>
        <w:rPr>
          <w:rFonts w:eastAsia="맑은 고딕"/>
          <w:b/>
          <w:lang w:eastAsia="ko-KR"/>
        </w:rPr>
      </w:pPr>
    </w:p>
    <w:p w14:paraId="54CACCD9" w14:textId="3C2C66CB" w:rsidR="003C4A26" w:rsidRPr="003C4A26" w:rsidRDefault="003C4A26" w:rsidP="00EC7A27">
      <w:pPr>
        <w:rPr>
          <w:rFonts w:eastAsia="맑은 고딕"/>
          <w:lang w:eastAsia="ko-KR"/>
        </w:rPr>
      </w:pPr>
      <w:r>
        <w:rPr>
          <w:rFonts w:eastAsia="맑은 고딕"/>
          <w:lang w:eastAsia="ko-KR"/>
        </w:rPr>
        <w:t xml:space="preserve">There could be various aspects to consider for the generalization of AI/ML model performance. </w:t>
      </w:r>
    </w:p>
    <w:p w14:paraId="5CE14443" w14:textId="532ECD46" w:rsidR="003C4A26" w:rsidRPr="00395AB5" w:rsidRDefault="003C4A26" w:rsidP="00EC7A27">
      <w:pPr>
        <w:rPr>
          <w:rFonts w:eastAsia="맑은 고딕"/>
          <w:b/>
          <w:u w:val="single"/>
          <w:lang w:eastAsia="ko-KR"/>
        </w:rPr>
      </w:pPr>
      <w:r w:rsidRPr="00395AB5">
        <w:rPr>
          <w:rFonts w:eastAsia="맑은 고딕"/>
          <w:b/>
          <w:u w:val="single"/>
          <w:lang w:eastAsia="ko-KR"/>
        </w:rPr>
        <w:t xml:space="preserve">Mobility: </w:t>
      </w:r>
    </w:p>
    <w:p w14:paraId="32C4DEA0" w14:textId="6CB7A928" w:rsidR="00221319" w:rsidRPr="005800A6" w:rsidRDefault="00AB3937" w:rsidP="00EC7A27">
      <w:pPr>
        <w:rPr>
          <w:rFonts w:eastAsia="맑은 고딕"/>
          <w:lang w:eastAsia="ko-KR"/>
        </w:rPr>
      </w:pPr>
      <w:r>
        <w:rPr>
          <w:rFonts w:eastAsia="맑은 고딕"/>
          <w:lang w:eastAsia="ko-KR"/>
        </w:rPr>
        <w:t xml:space="preserve">The performance has been verified for UEs with one of fixed speeds among 30 km/h, 60 km/h, 90 km/h, and 120 km/h </w:t>
      </w:r>
      <w:r w:rsidR="005800A6">
        <w:rPr>
          <w:rFonts w:eastAsia="맑은 고딕"/>
          <w:lang w:eastAsia="ko-KR"/>
        </w:rPr>
        <w:t>by many companies during last RAN2 meetings</w:t>
      </w:r>
      <w:r>
        <w:rPr>
          <w:rFonts w:eastAsia="맑은 고딕"/>
          <w:lang w:eastAsia="ko-KR"/>
        </w:rPr>
        <w:t xml:space="preserve">. Evaluation results show that UE speed </w:t>
      </w:r>
      <w:r w:rsidR="001920B3">
        <w:rPr>
          <w:rFonts w:eastAsia="맑은 고딕"/>
          <w:lang w:eastAsia="ko-KR"/>
        </w:rPr>
        <w:t xml:space="preserve">affects the prediction performance in temporal domain because higher </w:t>
      </w:r>
      <w:r w:rsidR="005800A6">
        <w:rPr>
          <w:rFonts w:eastAsia="맑은 고딕"/>
          <w:lang w:eastAsia="ko-KR"/>
        </w:rPr>
        <w:t xml:space="preserve">UE </w:t>
      </w:r>
      <w:r w:rsidR="001920B3">
        <w:rPr>
          <w:rFonts w:eastAsia="맑은 고딕"/>
          <w:lang w:eastAsia="ko-KR"/>
        </w:rPr>
        <w:t xml:space="preserve">speed result in faster channel changes thus making prediction more difficult. </w:t>
      </w:r>
      <w:r w:rsidR="005800A6">
        <w:rPr>
          <w:rFonts w:eastAsia="맑은 고딕"/>
          <w:lang w:eastAsia="ko-KR"/>
        </w:rPr>
        <w:t xml:space="preserve">In reality, there are a lot of UEs with different speeds in a cell so it is not desirable to use speed-specific model for RRM measurement prediction in temporal domain. Therefore, we propose to study </w:t>
      </w:r>
      <w:r w:rsidR="005800A6" w:rsidRPr="005800A6">
        <w:rPr>
          <w:rFonts w:eastAsia="맑은 고딕"/>
          <w:lang w:eastAsia="ko-KR"/>
        </w:rPr>
        <w:t>generalization issue on RRM measurement prediction in temporal domain with different UE speed.</w:t>
      </w:r>
    </w:p>
    <w:p w14:paraId="2D31D046" w14:textId="3B75F911" w:rsidR="005800A6" w:rsidRPr="005800A6" w:rsidRDefault="005800A6" w:rsidP="00EC7A27">
      <w:pPr>
        <w:rPr>
          <w:rFonts w:eastAsia="맑은 고딕"/>
          <w:lang w:eastAsia="ko-KR"/>
        </w:rPr>
      </w:pPr>
      <w:r>
        <w:rPr>
          <w:rFonts w:eastAsia="맑은 고딕"/>
          <w:b/>
          <w:lang w:val="en-US" w:eastAsia="ko-KR"/>
        </w:rPr>
        <w:t>Observation 1:</w:t>
      </w:r>
      <w:r>
        <w:rPr>
          <w:rFonts w:eastAsia="맑은 고딕"/>
          <w:lang w:eastAsia="ko-KR"/>
        </w:rPr>
        <w:t xml:space="preserve"> </w:t>
      </w:r>
      <w:r>
        <w:rPr>
          <w:rFonts w:eastAsia="맑은 고딕"/>
          <w:b/>
          <w:lang w:val="en-US" w:eastAsia="ko-KR"/>
        </w:rPr>
        <w:t>The performance of RRM measurement prediction is affected by UE speed.</w:t>
      </w:r>
    </w:p>
    <w:p w14:paraId="18F98DFA" w14:textId="765F42E1" w:rsidR="00EC7A27" w:rsidRPr="005800A6" w:rsidRDefault="00EC7A27" w:rsidP="00EC7A27">
      <w:pPr>
        <w:rPr>
          <w:rFonts w:eastAsia="맑은 고딕"/>
          <w:b/>
          <w:lang w:eastAsia="ko-KR"/>
        </w:rPr>
      </w:pPr>
      <w:r>
        <w:rPr>
          <w:rFonts w:eastAsia="맑은 고딕"/>
          <w:b/>
          <w:lang w:val="en-US" w:eastAsia="ko-KR"/>
        </w:rPr>
        <w:t>Proposal 2</w:t>
      </w:r>
      <w:r w:rsidRPr="00456BD3">
        <w:rPr>
          <w:rFonts w:eastAsia="맑은 고딕"/>
          <w:b/>
          <w:lang w:val="en-US" w:eastAsia="ko-KR"/>
        </w:rPr>
        <w:t xml:space="preserve">: </w:t>
      </w:r>
      <w:r w:rsidRPr="00EC7A27">
        <w:rPr>
          <w:rFonts w:eastAsia="맑은 고딕"/>
          <w:b/>
          <w:lang w:eastAsia="ko-KR"/>
        </w:rPr>
        <w:t>RAN2 to study generalization issue on RRM measurement prediction in temporal domain with different UE speed</w:t>
      </w:r>
      <w:r w:rsidR="005800A6">
        <w:rPr>
          <w:rFonts w:eastAsia="맑은 고딕"/>
          <w:b/>
          <w:lang w:eastAsia="ko-KR"/>
        </w:rPr>
        <w:t>s</w:t>
      </w:r>
      <w:r>
        <w:rPr>
          <w:rFonts w:eastAsia="맑은 고딕"/>
          <w:b/>
          <w:lang w:eastAsia="ko-KR"/>
        </w:rPr>
        <w:t>.</w:t>
      </w:r>
    </w:p>
    <w:p w14:paraId="32E17CB8" w14:textId="397E7211" w:rsidR="00104E22" w:rsidRDefault="00104E22" w:rsidP="005800A6">
      <w:pPr>
        <w:rPr>
          <w:rFonts w:eastAsia="맑은 고딕"/>
          <w:lang w:eastAsia="ko-KR"/>
        </w:rPr>
      </w:pPr>
      <w:r>
        <w:rPr>
          <w:rFonts w:eastAsia="맑은 고딕"/>
          <w:lang w:eastAsia="ko-KR"/>
        </w:rPr>
        <w:t>To measure the impact of generalization issue</w:t>
      </w:r>
      <w:r w:rsidR="00AD6EA1" w:rsidRPr="00AD6EA1">
        <w:rPr>
          <w:rFonts w:eastAsia="맑은 고딕"/>
          <w:lang w:eastAsia="ko-KR"/>
        </w:rPr>
        <w:t xml:space="preserve"> </w:t>
      </w:r>
      <w:r w:rsidR="00AD6EA1">
        <w:rPr>
          <w:rFonts w:eastAsia="맑은 고딕"/>
          <w:lang w:eastAsia="ko-KR"/>
        </w:rPr>
        <w:t>on speed</w:t>
      </w:r>
      <w:r>
        <w:rPr>
          <w:rFonts w:eastAsia="맑은 고딕"/>
          <w:lang w:eastAsia="ko-KR"/>
        </w:rPr>
        <w:t>, we propose to use the following metric.</w:t>
      </w:r>
    </w:p>
    <w:p w14:paraId="44A01EE2" w14:textId="0184A34E" w:rsidR="00104E22" w:rsidRDefault="00171812" w:rsidP="005800A6">
      <w:pPr>
        <w:rPr>
          <w:rFonts w:eastAsia="맑은 고딕"/>
          <w:lang w:eastAsia="ko-KR"/>
        </w:rPr>
      </w:pPr>
      <m:oMath>
        <m:sSub>
          <m:sSubPr>
            <m:ctrlPr>
              <w:rPr>
                <w:rFonts w:ascii="Cambria Math" w:eastAsia="맑은 고딕" w:hAnsi="Cambria Math"/>
                <w:i/>
                <w:lang w:eastAsia="ko-KR"/>
              </w:rPr>
            </m:ctrlPr>
          </m:sSubPr>
          <m:e>
            <m:r>
              <w:rPr>
                <w:rFonts w:ascii="Cambria Math" w:eastAsia="맑은 고딕" w:hAnsi="Cambria Math"/>
                <w:lang w:eastAsia="ko-KR"/>
              </w:rPr>
              <m:t>L</m:t>
            </m:r>
          </m:e>
          <m:sub>
            <m:r>
              <w:rPr>
                <w:rFonts w:ascii="Cambria Math" w:eastAsia="맑은 고딕" w:hAnsi="Cambria Math"/>
                <w:lang w:eastAsia="ko-KR"/>
              </w:rPr>
              <m:t>general, speed</m:t>
            </m:r>
          </m:sub>
        </m:sSub>
      </m:oMath>
      <w:r w:rsidR="00BC08F5">
        <w:rPr>
          <w:rFonts w:eastAsia="맑은 고딕"/>
          <w:lang w:eastAsia="ko-KR"/>
        </w:rPr>
        <w:t xml:space="preserve"> (</w:t>
      </w:r>
      <w:r w:rsidR="00010EF7">
        <w:rPr>
          <w:rFonts w:eastAsia="맑은 고딕"/>
          <w:lang w:eastAsia="ko-KR"/>
        </w:rPr>
        <w:t xml:space="preserve">Loss </w:t>
      </w:r>
      <w:r w:rsidR="00BC08F5">
        <w:rPr>
          <w:rFonts w:eastAsia="맑은 고딕"/>
          <w:lang w:eastAsia="ko-KR"/>
        </w:rPr>
        <w:t>of generalization</w:t>
      </w:r>
      <w:r w:rsidR="003E4450">
        <w:rPr>
          <w:rFonts w:eastAsia="맑은 고딕"/>
          <w:lang w:eastAsia="ko-KR"/>
        </w:rPr>
        <w:t xml:space="preserve"> on speed</w:t>
      </w:r>
      <w:r w:rsidR="00BC08F5">
        <w:rPr>
          <w:rFonts w:eastAsia="맑은 고딕"/>
          <w:lang w:eastAsia="ko-KR"/>
        </w:rPr>
        <w:t xml:space="preserve">): </w:t>
      </w:r>
    </w:p>
    <w:p w14:paraId="78FFD760" w14:textId="58798B3A" w:rsidR="00BC08F5" w:rsidRDefault="00171812" w:rsidP="005800A6">
      <w:pPr>
        <w:rPr>
          <w:rFonts w:eastAsia="맑은 고딕"/>
          <w:lang w:eastAsia="ko-KR"/>
        </w:rPr>
      </w:pPr>
      <m:oMathPara>
        <m:oMath>
          <m:sSub>
            <m:sSubPr>
              <m:ctrlPr>
                <w:rPr>
                  <w:rFonts w:ascii="Cambria Math" w:eastAsia="맑은 고딕" w:hAnsi="Cambria Math"/>
                  <w:i/>
                  <w:lang w:eastAsia="ko-KR"/>
                </w:rPr>
              </m:ctrlPr>
            </m:sSubPr>
            <m:e>
              <m:r>
                <w:rPr>
                  <w:rFonts w:ascii="Cambria Math" w:eastAsia="맑은 고딕" w:hAnsi="Cambria Math"/>
                  <w:lang w:eastAsia="ko-KR"/>
                </w:rPr>
                <m:t>L</m:t>
              </m:r>
            </m:e>
            <m:sub>
              <m:r>
                <w:rPr>
                  <w:rFonts w:ascii="Cambria Math" w:eastAsia="맑은 고딕" w:hAnsi="Cambria Math"/>
                  <w:lang w:eastAsia="ko-KR"/>
                </w:rPr>
                <m:t>general, speed</m:t>
              </m:r>
            </m:sub>
          </m:sSub>
          <m:r>
            <w:rPr>
              <w:rFonts w:ascii="Cambria Math" w:eastAsia="맑은 고딕" w:hAnsi="Cambria Math"/>
              <w:lang w:eastAsia="ko-KR"/>
            </w:rPr>
            <m:t>=</m:t>
          </m:r>
          <m:f>
            <m:fPr>
              <m:ctrlPr>
                <w:rPr>
                  <w:rFonts w:ascii="Cambria Math" w:eastAsia="맑은 고딕" w:hAnsi="Cambria Math"/>
                  <w:i/>
                  <w:lang w:eastAsia="ko-KR"/>
                </w:rPr>
              </m:ctrlPr>
            </m:fPr>
            <m:num>
              <m:r>
                <w:rPr>
                  <w:rFonts w:ascii="Cambria Math" w:eastAsia="맑은 고딕" w:hAnsi="Cambria Math"/>
                  <w:lang w:eastAsia="ko-KR"/>
                </w:rPr>
                <m:t>R</m:t>
              </m:r>
              <m:sSub>
                <m:sSubPr>
                  <m:ctrlPr>
                    <w:rPr>
                      <w:rFonts w:ascii="Cambria Math" w:eastAsia="맑은 고딕" w:hAnsi="Cambria Math"/>
                      <w:i/>
                      <w:lang w:eastAsia="ko-KR"/>
                    </w:rPr>
                  </m:ctrlPr>
                </m:sSubPr>
                <m:e>
                  <m:r>
                    <w:rPr>
                      <w:rFonts w:ascii="Cambria Math" w:eastAsia="맑은 고딕" w:hAnsi="Cambria Math"/>
                      <w:lang w:eastAsia="ko-KR"/>
                    </w:rPr>
                    <m:t>D</m:t>
                  </m:r>
                </m:e>
                <m:sub>
                  <m:r>
                    <w:rPr>
                      <w:rFonts w:ascii="Cambria Math" w:eastAsia="맑은 고딕" w:hAnsi="Cambria Math"/>
                      <w:lang w:eastAsia="ko-KR"/>
                    </w:rPr>
                    <m:t>general, speed</m:t>
                  </m:r>
                </m:sub>
              </m:sSub>
              <m:r>
                <w:rPr>
                  <w:rFonts w:ascii="Cambria Math" w:eastAsia="맑은 고딕" w:hAnsi="Cambria Math"/>
                  <w:lang w:eastAsia="ko-KR"/>
                </w:rPr>
                <m:t>-R</m:t>
              </m:r>
              <m:sSub>
                <m:sSubPr>
                  <m:ctrlPr>
                    <w:rPr>
                      <w:rFonts w:ascii="Cambria Math" w:eastAsia="맑은 고딕" w:hAnsi="Cambria Math"/>
                      <w:i/>
                      <w:lang w:eastAsia="ko-KR"/>
                    </w:rPr>
                  </m:ctrlPr>
                </m:sSubPr>
                <m:e>
                  <m:r>
                    <w:rPr>
                      <w:rFonts w:ascii="Cambria Math" w:eastAsia="맑은 고딕" w:hAnsi="Cambria Math"/>
                      <w:lang w:eastAsia="ko-KR"/>
                    </w:rPr>
                    <m:t>D</m:t>
                  </m:r>
                </m:e>
                <m:sub>
                  <m:r>
                    <w:rPr>
                      <w:rFonts w:ascii="Cambria Math" w:eastAsia="맑은 고딕" w:hAnsi="Cambria Math"/>
                      <w:lang w:eastAsia="ko-KR"/>
                    </w:rPr>
                    <m:t>ref, speed</m:t>
                  </m:r>
                </m:sub>
              </m:sSub>
            </m:num>
            <m:den>
              <m:r>
                <w:rPr>
                  <w:rFonts w:ascii="Cambria Math" w:eastAsia="맑은 고딕" w:hAnsi="Cambria Math"/>
                  <w:lang w:eastAsia="ko-KR"/>
                </w:rPr>
                <m:t>R</m:t>
              </m:r>
              <m:sSub>
                <m:sSubPr>
                  <m:ctrlPr>
                    <w:rPr>
                      <w:rFonts w:ascii="Cambria Math" w:eastAsia="맑은 고딕" w:hAnsi="Cambria Math"/>
                      <w:i/>
                      <w:lang w:eastAsia="ko-KR"/>
                    </w:rPr>
                  </m:ctrlPr>
                </m:sSubPr>
                <m:e>
                  <m:r>
                    <w:rPr>
                      <w:rFonts w:ascii="Cambria Math" w:eastAsia="맑은 고딕" w:hAnsi="Cambria Math"/>
                      <w:lang w:eastAsia="ko-KR"/>
                    </w:rPr>
                    <m:t>D</m:t>
                  </m:r>
                </m:e>
                <m:sub>
                  <m:r>
                    <w:rPr>
                      <w:rFonts w:ascii="Cambria Math" w:eastAsia="맑은 고딕" w:hAnsi="Cambria Math"/>
                      <w:lang w:eastAsia="ko-KR"/>
                    </w:rPr>
                    <m:t>ref,speed</m:t>
                  </m:r>
                </m:sub>
              </m:sSub>
            </m:den>
          </m:f>
        </m:oMath>
      </m:oMathPara>
    </w:p>
    <w:p w14:paraId="7809A76D" w14:textId="697E1775" w:rsidR="00C4303C" w:rsidRDefault="00C4303C" w:rsidP="00C4303C">
      <w:pPr>
        <w:rPr>
          <w:rFonts w:eastAsia="맑은 고딕"/>
          <w:lang w:eastAsia="ko-KR"/>
        </w:rPr>
      </w:pPr>
      <m:oMath>
        <m:r>
          <w:rPr>
            <w:rFonts w:ascii="Cambria Math" w:eastAsia="맑은 고딕" w:hAnsi="Cambria Math"/>
            <w:lang w:eastAsia="ko-KR"/>
          </w:rPr>
          <m:t>R</m:t>
        </m:r>
        <m:sSub>
          <m:sSubPr>
            <m:ctrlPr>
              <w:rPr>
                <w:rFonts w:ascii="Cambria Math" w:eastAsia="맑은 고딕" w:hAnsi="Cambria Math"/>
                <w:i/>
                <w:lang w:eastAsia="ko-KR"/>
              </w:rPr>
            </m:ctrlPr>
          </m:sSubPr>
          <m:e>
            <m:r>
              <w:rPr>
                <w:rFonts w:ascii="Cambria Math" w:eastAsia="맑은 고딕" w:hAnsi="Cambria Math"/>
                <w:lang w:eastAsia="ko-KR"/>
              </w:rPr>
              <m:t>D</m:t>
            </m:r>
          </m:e>
          <m:sub>
            <m:r>
              <w:rPr>
                <w:rFonts w:ascii="Cambria Math" w:eastAsia="맑은 고딕" w:hAnsi="Cambria Math"/>
                <w:lang w:eastAsia="ko-KR"/>
              </w:rPr>
              <m:t>general, speed</m:t>
            </m:r>
          </m:sub>
        </m:sSub>
      </m:oMath>
      <w:r>
        <w:rPr>
          <w:rFonts w:eastAsia="맑은 고딕"/>
          <w:lang w:eastAsia="ko-KR"/>
        </w:rPr>
        <w:t xml:space="preserve"> (RSRP difference </w:t>
      </w:r>
      <w:r w:rsidR="00AD6EA1">
        <w:rPr>
          <w:rFonts w:eastAsia="맑은 고딕"/>
          <w:lang w:eastAsia="ko-KR"/>
        </w:rPr>
        <w:t>of generalization on speed</w:t>
      </w:r>
      <w:r>
        <w:rPr>
          <w:rFonts w:eastAsia="맑은 고딕"/>
          <w:lang w:eastAsia="ko-KR"/>
        </w:rPr>
        <w:t xml:space="preserve">): RSRP difference for generalized model. AI/ML model is trained with combined training dataset </w:t>
      </w:r>
      <w:r w:rsidR="00BC08F5">
        <w:rPr>
          <w:rFonts w:eastAsia="맑은 고딕"/>
          <w:lang w:eastAsia="ko-KR"/>
        </w:rPr>
        <w:t xml:space="preserve">for </w:t>
      </w:r>
      <w:r>
        <w:rPr>
          <w:rFonts w:eastAsia="맑은 고딕"/>
          <w:lang w:eastAsia="ko-KR"/>
        </w:rPr>
        <w:t>30/60/90/120 km/h</w:t>
      </w:r>
      <w:r w:rsidR="00BC08F5">
        <w:rPr>
          <w:rFonts w:eastAsia="맑은 고딕"/>
          <w:lang w:eastAsia="ko-KR"/>
        </w:rPr>
        <w:t xml:space="preserve"> cases</w:t>
      </w:r>
      <w:r>
        <w:rPr>
          <w:rFonts w:eastAsia="맑은 고딕"/>
          <w:lang w:eastAsia="ko-KR"/>
        </w:rPr>
        <w:t xml:space="preserve"> and the performance </w:t>
      </w:r>
      <w:r w:rsidR="00937BA7">
        <w:rPr>
          <w:rFonts w:eastAsia="맑은 고딕"/>
          <w:lang w:eastAsia="ko-KR"/>
        </w:rPr>
        <w:t xml:space="preserve">is </w:t>
      </w:r>
      <w:r>
        <w:rPr>
          <w:rFonts w:eastAsia="맑은 고딕"/>
          <w:lang w:eastAsia="ko-KR"/>
        </w:rPr>
        <w:t>compared with the predicted RSRP value and the real RSRP value. For predicted RSRP values, it is inferred with combined test dataset for 30/60/90/120 km/h</w:t>
      </w:r>
      <w:r w:rsidR="00BC08F5">
        <w:rPr>
          <w:rFonts w:eastAsia="맑은 고딕"/>
          <w:lang w:eastAsia="ko-KR"/>
        </w:rPr>
        <w:t xml:space="preserve"> cases</w:t>
      </w:r>
      <w:r>
        <w:rPr>
          <w:rFonts w:eastAsia="맑은 고딕"/>
          <w:lang w:eastAsia="ko-KR"/>
        </w:rPr>
        <w:t>.</w:t>
      </w:r>
      <w:r w:rsidR="00BC08F5">
        <w:rPr>
          <w:rFonts w:eastAsia="맑은 고딕"/>
          <w:lang w:eastAsia="ko-KR"/>
        </w:rPr>
        <w:t xml:space="preserve"> </w:t>
      </w:r>
      <w:r>
        <w:rPr>
          <w:rFonts w:eastAsia="맑은 고딕"/>
          <w:lang w:eastAsia="ko-KR"/>
        </w:rPr>
        <w:t xml:space="preserve"> </w:t>
      </w:r>
    </w:p>
    <w:p w14:paraId="251456FF" w14:textId="2568F3B1" w:rsidR="00C4303C" w:rsidRPr="00C4303C" w:rsidRDefault="00C4303C" w:rsidP="00C4303C">
      <w:pPr>
        <w:rPr>
          <w:rFonts w:eastAsia="맑은 고딕"/>
          <w:lang w:eastAsia="ko-KR"/>
        </w:rPr>
      </w:pPr>
    </w:p>
    <w:p w14:paraId="79A73251" w14:textId="77777777" w:rsidR="00C4303C" w:rsidRDefault="00C4303C" w:rsidP="00C4303C">
      <w:pPr>
        <w:tabs>
          <w:tab w:val="left" w:pos="3230"/>
        </w:tabs>
        <w:rPr>
          <w:rFonts w:eastAsia="맑은 고딕"/>
          <w:lang w:eastAsia="ko-KR"/>
        </w:rPr>
      </w:pPr>
    </w:p>
    <w:p w14:paraId="1C2A7D44" w14:textId="5243447C" w:rsidR="00C4303C" w:rsidRDefault="00C4303C" w:rsidP="00C4303C">
      <w:pPr>
        <w:tabs>
          <w:tab w:val="left" w:pos="3230"/>
        </w:tabs>
        <w:rPr>
          <w:rFonts w:eastAsia="맑은 고딕"/>
          <w:lang w:eastAsia="ko-KR"/>
        </w:rPr>
      </w:pPr>
      <w:r>
        <w:rPr>
          <w:rFonts w:eastAsia="맑은 고딕"/>
          <w:lang w:eastAsia="ko-KR"/>
        </w:rPr>
        <w:tab/>
      </w:r>
    </w:p>
    <w:p w14:paraId="4FE211A4" w14:textId="626E8D33" w:rsidR="00104E22" w:rsidRDefault="00C4303C" w:rsidP="00104E22">
      <w:pPr>
        <w:rPr>
          <w:rFonts w:eastAsia="맑은 고딕"/>
          <w:lang w:eastAsia="ko-KR"/>
        </w:rPr>
      </w:pPr>
      <m:oMath>
        <m:r>
          <w:rPr>
            <w:rFonts w:ascii="Cambria Math" w:eastAsia="맑은 고딕" w:hAnsi="Cambria Math"/>
            <w:lang w:eastAsia="ko-KR"/>
          </w:rPr>
          <m:t>R</m:t>
        </m:r>
        <m:sSub>
          <m:sSubPr>
            <m:ctrlPr>
              <w:rPr>
                <w:rFonts w:ascii="Cambria Math" w:eastAsia="맑은 고딕" w:hAnsi="Cambria Math"/>
                <w:i/>
                <w:lang w:eastAsia="ko-KR"/>
              </w:rPr>
            </m:ctrlPr>
          </m:sSubPr>
          <m:e>
            <m:r>
              <w:rPr>
                <w:rFonts w:ascii="Cambria Math" w:eastAsia="맑은 고딕" w:hAnsi="Cambria Math"/>
                <w:lang w:eastAsia="ko-KR"/>
              </w:rPr>
              <m:t>D</m:t>
            </m:r>
          </m:e>
          <m:sub>
            <m:r>
              <w:rPr>
                <w:rFonts w:ascii="Cambria Math" w:eastAsia="맑은 고딕" w:hAnsi="Cambria Math"/>
                <w:lang w:eastAsia="ko-KR"/>
              </w:rPr>
              <m:t>ref, speed</m:t>
            </m:r>
          </m:sub>
        </m:sSub>
      </m:oMath>
      <w:r>
        <w:rPr>
          <w:rFonts w:eastAsia="맑은 고딕"/>
          <w:lang w:eastAsia="ko-KR"/>
        </w:rPr>
        <w:t xml:space="preserve"> (</w:t>
      </w:r>
      <w:r w:rsidR="00104E22">
        <w:rPr>
          <w:rFonts w:eastAsia="맑은 고딕"/>
          <w:lang w:eastAsia="ko-KR"/>
        </w:rPr>
        <w:t>RSRP difference as reference</w:t>
      </w:r>
      <w:r w:rsidR="00AD6EA1">
        <w:rPr>
          <w:rFonts w:eastAsia="맑은 고딕"/>
          <w:lang w:eastAsia="ko-KR"/>
        </w:rPr>
        <w:t xml:space="preserve"> on speed</w:t>
      </w:r>
      <w:r>
        <w:rPr>
          <w:rFonts w:eastAsia="맑은 고딕"/>
          <w:lang w:eastAsia="ko-KR"/>
        </w:rPr>
        <w:t>)</w:t>
      </w:r>
      <w:r w:rsidR="00104E22">
        <w:rPr>
          <w:rFonts w:eastAsia="맑은 고딕"/>
          <w:lang w:eastAsia="ko-KR"/>
        </w:rPr>
        <w:t>: Averaged RSRP difference</w:t>
      </w:r>
      <w:r w:rsidR="00736A05">
        <w:rPr>
          <w:rFonts w:eastAsia="맑은 고딕"/>
          <w:lang w:eastAsia="ko-KR"/>
        </w:rPr>
        <w:t xml:space="preserve"> </w:t>
      </w:r>
      <w:r w:rsidR="00104E22">
        <w:rPr>
          <w:rFonts w:eastAsia="맑은 고딕"/>
          <w:lang w:eastAsia="ko-KR"/>
        </w:rPr>
        <w:t xml:space="preserve">for </w:t>
      </w:r>
      <w:r>
        <w:rPr>
          <w:rFonts w:eastAsia="맑은 고딕"/>
          <w:lang w:eastAsia="ko-KR"/>
        </w:rPr>
        <w:t>each reference model</w:t>
      </w:r>
      <w:r w:rsidR="00736A05">
        <w:rPr>
          <w:rFonts w:eastAsia="맑은 고딕"/>
          <w:lang w:eastAsia="ko-KR"/>
        </w:rPr>
        <w:t>, where model is trained with specific speed dataset and RSRP is predicted with the specific speed test dataset.</w:t>
      </w:r>
      <w:r w:rsidR="00104E22">
        <w:rPr>
          <w:rFonts w:eastAsia="맑은 고딕"/>
          <w:lang w:eastAsia="ko-KR"/>
        </w:rPr>
        <w:t xml:space="preserve"> </w:t>
      </w:r>
      <w:r>
        <w:rPr>
          <w:rFonts w:eastAsia="맑은 고딕"/>
          <w:lang w:eastAsia="ko-KR"/>
        </w:rPr>
        <w:t xml:space="preserve">i.e., </w:t>
      </w:r>
      <w:r w:rsidR="00104E22">
        <w:rPr>
          <w:rFonts w:eastAsia="맑은 고딕"/>
          <w:lang w:eastAsia="ko-KR"/>
        </w:rPr>
        <w:t xml:space="preserve"> </w:t>
      </w:r>
    </w:p>
    <w:p w14:paraId="0FF23C7D" w14:textId="21CBF1FD" w:rsidR="00104E22" w:rsidRPr="00C4303C" w:rsidRDefault="00C4303C" w:rsidP="003E4450">
      <w:pPr>
        <w:jc w:val="center"/>
        <w:rPr>
          <w:rFonts w:eastAsia="맑은 고딕"/>
          <w:lang w:eastAsia="ko-KR"/>
        </w:rPr>
      </w:pPr>
      <m:oMathPara>
        <m:oMath>
          <m:r>
            <w:rPr>
              <w:rFonts w:ascii="Cambria Math" w:eastAsia="맑은 고딕" w:hAnsi="Cambria Math"/>
              <w:lang w:eastAsia="ko-KR"/>
            </w:rPr>
            <m:t>R</m:t>
          </m:r>
          <m:sSub>
            <m:sSubPr>
              <m:ctrlPr>
                <w:rPr>
                  <w:rFonts w:ascii="Cambria Math" w:eastAsia="맑은 고딕" w:hAnsi="Cambria Math"/>
                  <w:i/>
                  <w:lang w:eastAsia="ko-KR"/>
                </w:rPr>
              </m:ctrlPr>
            </m:sSubPr>
            <m:e>
              <m:r>
                <w:rPr>
                  <w:rFonts w:ascii="Cambria Math" w:eastAsia="맑은 고딕" w:hAnsi="Cambria Math"/>
                  <w:lang w:eastAsia="ko-KR"/>
                </w:rPr>
                <m:t>D</m:t>
              </m:r>
            </m:e>
            <m:sub>
              <m:r>
                <w:rPr>
                  <w:rFonts w:ascii="Cambria Math" w:eastAsia="맑은 고딕" w:hAnsi="Cambria Math"/>
                  <w:lang w:eastAsia="ko-KR"/>
                </w:rPr>
                <m:t>ref, speed</m:t>
              </m:r>
            </m:sub>
          </m:sSub>
          <m:r>
            <w:rPr>
              <w:rFonts w:ascii="Cambria Math" w:eastAsia="맑은 고딕" w:hAnsi="Cambria Math"/>
              <w:lang w:eastAsia="ko-KR"/>
            </w:rPr>
            <m:t>=</m:t>
          </m:r>
          <m:f>
            <m:fPr>
              <m:ctrlPr>
                <w:rPr>
                  <w:rFonts w:ascii="Cambria Math" w:eastAsia="맑은 고딕" w:hAnsi="Cambria Math"/>
                  <w:i/>
                  <w:lang w:eastAsia="ko-KR"/>
                </w:rPr>
              </m:ctrlPr>
            </m:fPr>
            <m:num>
              <m:nary>
                <m:naryPr>
                  <m:chr m:val="∑"/>
                  <m:limLoc m:val="undOvr"/>
                  <m:supHide m:val="1"/>
                  <m:ctrlPr>
                    <w:rPr>
                      <w:rFonts w:ascii="Cambria Math" w:eastAsia="맑은 고딕" w:hAnsi="Cambria Math"/>
                      <w:i/>
                      <w:lang w:eastAsia="ko-KR"/>
                    </w:rPr>
                  </m:ctrlPr>
                </m:naryPr>
                <m:sub>
                  <m:r>
                    <w:rPr>
                      <w:rFonts w:ascii="Cambria Math" w:eastAsia="맑은 고딕" w:hAnsi="Cambria Math"/>
                      <w:lang w:eastAsia="ko-KR"/>
                    </w:rPr>
                    <m:t>k=</m:t>
                  </m:r>
                  <m:d>
                    <m:dPr>
                      <m:begChr m:val="{"/>
                      <m:endChr m:val="}"/>
                      <m:ctrlPr>
                        <w:rPr>
                          <w:rFonts w:ascii="Cambria Math" w:eastAsia="맑은 고딕" w:hAnsi="Cambria Math"/>
                          <w:i/>
                          <w:lang w:eastAsia="ko-KR"/>
                        </w:rPr>
                      </m:ctrlPr>
                    </m:dPr>
                    <m:e>
                      <m:r>
                        <w:rPr>
                          <w:rFonts w:ascii="Cambria Math" w:eastAsia="맑은 고딕" w:hAnsi="Cambria Math"/>
                          <w:lang w:eastAsia="ko-KR"/>
                        </w:rPr>
                        <m:t>30, 60,90,120</m:t>
                      </m:r>
                    </m:e>
                  </m:d>
                </m:sub>
                <m:sup/>
                <m:e>
                  <m:r>
                    <w:rPr>
                      <w:rFonts w:ascii="Cambria Math" w:eastAsia="맑은 고딕" w:hAnsi="Cambria Math"/>
                      <w:lang w:eastAsia="ko-KR"/>
                    </w:rPr>
                    <m:t>R</m:t>
                  </m:r>
                  <m:sSub>
                    <m:sSubPr>
                      <m:ctrlPr>
                        <w:rPr>
                          <w:rFonts w:ascii="Cambria Math" w:eastAsia="맑은 고딕" w:hAnsi="Cambria Math"/>
                          <w:i/>
                          <w:lang w:eastAsia="ko-KR"/>
                        </w:rPr>
                      </m:ctrlPr>
                    </m:sSubPr>
                    <m:e>
                      <m:r>
                        <w:rPr>
                          <w:rFonts w:ascii="Cambria Math" w:eastAsia="맑은 고딕" w:hAnsi="Cambria Math"/>
                          <w:lang w:eastAsia="ko-KR"/>
                        </w:rPr>
                        <m:t>D</m:t>
                      </m:r>
                    </m:e>
                    <m:sub>
                      <m:r>
                        <w:rPr>
                          <w:rFonts w:ascii="Cambria Math" w:eastAsia="맑은 고딕" w:hAnsi="Cambria Math"/>
                          <w:lang w:eastAsia="ko-KR"/>
                        </w:rPr>
                        <m:t>ref, speed_k</m:t>
                      </m:r>
                    </m:sub>
                  </m:sSub>
                </m:e>
              </m:nary>
            </m:num>
            <m:den>
              <m:r>
                <w:rPr>
                  <w:rFonts w:ascii="Cambria Math" w:eastAsia="맑은 고딕" w:hAnsi="Cambria Math"/>
                  <w:lang w:eastAsia="ko-KR"/>
                </w:rPr>
                <m:t>4</m:t>
              </m:r>
            </m:den>
          </m:f>
        </m:oMath>
      </m:oMathPara>
    </w:p>
    <w:p w14:paraId="7658E68B" w14:textId="104BAF09" w:rsidR="00104E22" w:rsidRDefault="00C4303C" w:rsidP="005800A6">
      <w:pPr>
        <w:rPr>
          <w:rFonts w:eastAsia="맑은 고딕"/>
          <w:lang w:eastAsia="ko-KR"/>
        </w:rPr>
      </w:pPr>
      <m:oMath>
        <m:r>
          <w:rPr>
            <w:rFonts w:ascii="Cambria Math" w:eastAsia="맑은 고딕" w:hAnsi="Cambria Math"/>
            <w:lang w:eastAsia="ko-KR"/>
          </w:rPr>
          <m:t>R</m:t>
        </m:r>
        <m:sSub>
          <m:sSubPr>
            <m:ctrlPr>
              <w:rPr>
                <w:rFonts w:ascii="Cambria Math" w:eastAsia="맑은 고딕" w:hAnsi="Cambria Math"/>
                <w:i/>
                <w:lang w:eastAsia="ko-KR"/>
              </w:rPr>
            </m:ctrlPr>
          </m:sSubPr>
          <m:e>
            <m:r>
              <w:rPr>
                <w:rFonts w:ascii="Cambria Math" w:eastAsia="맑은 고딕" w:hAnsi="Cambria Math"/>
                <w:lang w:eastAsia="ko-KR"/>
              </w:rPr>
              <m:t>D</m:t>
            </m:r>
          </m:e>
          <m:sub>
            <m:r>
              <w:rPr>
                <w:rFonts w:ascii="Cambria Math" w:eastAsia="맑은 고딕" w:hAnsi="Cambria Math"/>
                <w:lang w:eastAsia="ko-KR"/>
              </w:rPr>
              <m:t>ref, speed_k</m:t>
            </m:r>
          </m:sub>
        </m:sSub>
      </m:oMath>
      <w:r>
        <w:rPr>
          <w:rFonts w:eastAsia="맑은 고딕"/>
          <w:lang w:eastAsia="ko-KR"/>
        </w:rPr>
        <w:t xml:space="preserve"> </w:t>
      </w:r>
      <w:r w:rsidR="00104E22">
        <w:rPr>
          <w:rFonts w:eastAsia="맑은 고딕"/>
          <w:lang w:eastAsia="ko-KR"/>
        </w:rPr>
        <w:t xml:space="preserve">(RRM difference with </w:t>
      </w:r>
      <w:r w:rsidR="00010EF7">
        <w:rPr>
          <w:rFonts w:eastAsia="맑은 고딕"/>
          <w:lang w:eastAsia="ko-KR"/>
        </w:rPr>
        <w:t xml:space="preserve">k </w:t>
      </w:r>
      <w:r w:rsidR="00104E22">
        <w:rPr>
          <w:rFonts w:eastAsia="맑은 고딕"/>
          <w:lang w:eastAsia="ko-KR"/>
        </w:rPr>
        <w:t xml:space="preserve">km/h dataset): AI/ML model is trained with </w:t>
      </w:r>
      <w:r w:rsidR="00010EF7">
        <w:rPr>
          <w:rFonts w:eastAsia="맑은 고딕"/>
          <w:lang w:eastAsia="ko-KR"/>
        </w:rPr>
        <w:t xml:space="preserve">k </w:t>
      </w:r>
      <w:r w:rsidR="00104E22">
        <w:rPr>
          <w:rFonts w:eastAsia="맑은 고딕"/>
          <w:lang w:eastAsia="ko-KR"/>
        </w:rPr>
        <w:t xml:space="preserve">km/h training dataset and the performance </w:t>
      </w:r>
      <w:r w:rsidR="00010EF7">
        <w:rPr>
          <w:rFonts w:eastAsia="맑은 고딕"/>
          <w:lang w:eastAsia="ko-KR"/>
        </w:rPr>
        <w:t xml:space="preserve">is </w:t>
      </w:r>
      <w:r w:rsidR="00104E22">
        <w:rPr>
          <w:rFonts w:eastAsia="맑은 고딕"/>
          <w:lang w:eastAsia="ko-KR"/>
        </w:rPr>
        <w:t xml:space="preserve">compared with the predicted RSRP value and the real RSRP value. For predicted RSRP values, it is inferred with </w:t>
      </w:r>
      <w:r w:rsidR="00010EF7">
        <w:rPr>
          <w:rFonts w:eastAsia="맑은 고딕"/>
          <w:lang w:eastAsia="ko-KR"/>
        </w:rPr>
        <w:t xml:space="preserve">k </w:t>
      </w:r>
      <w:r w:rsidR="00104E22">
        <w:rPr>
          <w:rFonts w:eastAsia="맑은 고딕"/>
          <w:lang w:eastAsia="ko-KR"/>
        </w:rPr>
        <w:t xml:space="preserve">km/h test dataset. </w:t>
      </w:r>
    </w:p>
    <w:p w14:paraId="6BF45509" w14:textId="1070E0D9" w:rsidR="00010EF7" w:rsidRDefault="00BC08F5" w:rsidP="00010EF7">
      <w:pPr>
        <w:rPr>
          <w:rFonts w:eastAsia="맑은 고딕"/>
          <w:lang w:eastAsia="ko-KR"/>
        </w:rPr>
      </w:pPr>
      <w:r>
        <w:rPr>
          <w:rFonts w:eastAsia="맑은 고딕"/>
          <w:b/>
          <w:lang w:val="en-US" w:eastAsia="ko-KR"/>
        </w:rPr>
        <w:t>Proposal 3</w:t>
      </w:r>
      <w:r w:rsidRPr="00456BD3">
        <w:rPr>
          <w:rFonts w:eastAsia="맑은 고딕"/>
          <w:b/>
          <w:lang w:val="en-US" w:eastAsia="ko-KR"/>
        </w:rPr>
        <w:t xml:space="preserve">: </w:t>
      </w:r>
      <w:r w:rsidRPr="00EC7A27">
        <w:rPr>
          <w:rFonts w:eastAsia="맑은 고딕"/>
          <w:b/>
          <w:lang w:eastAsia="ko-KR"/>
        </w:rPr>
        <w:t xml:space="preserve">RAN2 </w:t>
      </w:r>
      <w:r w:rsidR="00010EF7" w:rsidRPr="00010EF7">
        <w:rPr>
          <w:rFonts w:eastAsia="맑은 고딕"/>
          <w:b/>
          <w:lang w:eastAsia="ko-KR"/>
        </w:rPr>
        <w:t>to study the generalization issue with different UE speed in temporal domain RRM prediction based on the following metric</w:t>
      </w:r>
      <w:r w:rsidR="00607B20">
        <w:rPr>
          <w:rFonts w:eastAsia="맑은 고딕"/>
          <w:b/>
          <w:lang w:eastAsia="ko-KR"/>
        </w:rPr>
        <w:t>.</w:t>
      </w:r>
      <w:r w:rsidR="00010EF7">
        <w:rPr>
          <w:rFonts w:eastAsia="맑은 고딕"/>
          <w:b/>
          <w:lang w:eastAsia="ko-KR"/>
        </w:rPr>
        <w:t xml:space="preserve"> </w:t>
      </w:r>
    </w:p>
    <w:p w14:paraId="05442FB0" w14:textId="77777777" w:rsidR="00607B20" w:rsidRDefault="00010EF7" w:rsidP="00607B20">
      <w:pPr>
        <w:rPr>
          <w:rFonts w:eastAsia="맑은 고딕"/>
          <w:lang w:eastAsia="ko-KR"/>
        </w:rPr>
      </w:pPr>
      <w:r>
        <w:rPr>
          <w:rFonts w:eastAsia="맑은 고딕"/>
          <w:b/>
          <w:lang w:eastAsia="ko-KR"/>
        </w:rPr>
        <w:t xml:space="preserve"> </w:t>
      </w:r>
      <m:oMath>
        <m:sSub>
          <m:sSubPr>
            <m:ctrlPr>
              <w:rPr>
                <w:rFonts w:ascii="Cambria Math" w:eastAsia="맑은 고딕" w:hAnsi="Cambria Math"/>
                <w:i/>
                <w:lang w:eastAsia="ko-KR"/>
              </w:rPr>
            </m:ctrlPr>
          </m:sSubPr>
          <m:e>
            <m:r>
              <w:rPr>
                <w:rFonts w:ascii="Cambria Math" w:eastAsia="맑은 고딕" w:hAnsi="Cambria Math"/>
                <w:lang w:eastAsia="ko-KR"/>
              </w:rPr>
              <m:t>L</m:t>
            </m:r>
          </m:e>
          <m:sub>
            <m:r>
              <w:rPr>
                <w:rFonts w:ascii="Cambria Math" w:eastAsia="맑은 고딕" w:hAnsi="Cambria Math"/>
                <w:lang w:eastAsia="ko-KR"/>
              </w:rPr>
              <m:t>general, speed</m:t>
            </m:r>
          </m:sub>
        </m:sSub>
      </m:oMath>
      <w:r w:rsidR="00607B20">
        <w:rPr>
          <w:rFonts w:eastAsia="맑은 고딕"/>
          <w:lang w:eastAsia="ko-KR"/>
        </w:rPr>
        <w:t xml:space="preserve"> (Loss of generalization on speed): </w:t>
      </w:r>
    </w:p>
    <w:p w14:paraId="23E63686" w14:textId="77777777" w:rsidR="00607B20" w:rsidRDefault="00171812" w:rsidP="00607B20">
      <w:pPr>
        <w:rPr>
          <w:rFonts w:eastAsia="맑은 고딕"/>
          <w:lang w:eastAsia="ko-KR"/>
        </w:rPr>
      </w:pPr>
      <m:oMathPara>
        <m:oMath>
          <m:sSub>
            <m:sSubPr>
              <m:ctrlPr>
                <w:rPr>
                  <w:rFonts w:ascii="Cambria Math" w:eastAsia="맑은 고딕" w:hAnsi="Cambria Math"/>
                  <w:i/>
                  <w:lang w:eastAsia="ko-KR"/>
                </w:rPr>
              </m:ctrlPr>
            </m:sSubPr>
            <m:e>
              <m:r>
                <w:rPr>
                  <w:rFonts w:ascii="Cambria Math" w:eastAsia="맑은 고딕" w:hAnsi="Cambria Math"/>
                  <w:lang w:eastAsia="ko-KR"/>
                </w:rPr>
                <m:t>L</m:t>
              </m:r>
            </m:e>
            <m:sub>
              <m:r>
                <w:rPr>
                  <w:rFonts w:ascii="Cambria Math" w:eastAsia="맑은 고딕" w:hAnsi="Cambria Math"/>
                  <w:lang w:eastAsia="ko-KR"/>
                </w:rPr>
                <m:t>general, speed</m:t>
              </m:r>
            </m:sub>
          </m:sSub>
          <m:r>
            <w:rPr>
              <w:rFonts w:ascii="Cambria Math" w:eastAsia="맑은 고딕" w:hAnsi="Cambria Math"/>
              <w:lang w:eastAsia="ko-KR"/>
            </w:rPr>
            <m:t>=</m:t>
          </m:r>
          <m:f>
            <m:fPr>
              <m:ctrlPr>
                <w:rPr>
                  <w:rFonts w:ascii="Cambria Math" w:eastAsia="맑은 고딕" w:hAnsi="Cambria Math"/>
                  <w:i/>
                  <w:lang w:eastAsia="ko-KR"/>
                </w:rPr>
              </m:ctrlPr>
            </m:fPr>
            <m:num>
              <m:r>
                <w:rPr>
                  <w:rFonts w:ascii="Cambria Math" w:eastAsia="맑은 고딕" w:hAnsi="Cambria Math"/>
                  <w:lang w:eastAsia="ko-KR"/>
                </w:rPr>
                <m:t>R</m:t>
              </m:r>
              <m:sSub>
                <m:sSubPr>
                  <m:ctrlPr>
                    <w:rPr>
                      <w:rFonts w:ascii="Cambria Math" w:eastAsia="맑은 고딕" w:hAnsi="Cambria Math"/>
                      <w:i/>
                      <w:lang w:eastAsia="ko-KR"/>
                    </w:rPr>
                  </m:ctrlPr>
                </m:sSubPr>
                <m:e>
                  <m:r>
                    <w:rPr>
                      <w:rFonts w:ascii="Cambria Math" w:eastAsia="맑은 고딕" w:hAnsi="Cambria Math"/>
                      <w:lang w:eastAsia="ko-KR"/>
                    </w:rPr>
                    <m:t>D</m:t>
                  </m:r>
                </m:e>
                <m:sub>
                  <m:r>
                    <w:rPr>
                      <w:rFonts w:ascii="Cambria Math" w:eastAsia="맑은 고딕" w:hAnsi="Cambria Math"/>
                      <w:lang w:eastAsia="ko-KR"/>
                    </w:rPr>
                    <m:t>general, speed</m:t>
                  </m:r>
                </m:sub>
              </m:sSub>
              <m:r>
                <w:rPr>
                  <w:rFonts w:ascii="Cambria Math" w:eastAsia="맑은 고딕" w:hAnsi="Cambria Math"/>
                  <w:lang w:eastAsia="ko-KR"/>
                </w:rPr>
                <m:t>-R</m:t>
              </m:r>
              <m:sSub>
                <m:sSubPr>
                  <m:ctrlPr>
                    <w:rPr>
                      <w:rFonts w:ascii="Cambria Math" w:eastAsia="맑은 고딕" w:hAnsi="Cambria Math"/>
                      <w:i/>
                      <w:lang w:eastAsia="ko-KR"/>
                    </w:rPr>
                  </m:ctrlPr>
                </m:sSubPr>
                <m:e>
                  <m:r>
                    <w:rPr>
                      <w:rFonts w:ascii="Cambria Math" w:eastAsia="맑은 고딕" w:hAnsi="Cambria Math"/>
                      <w:lang w:eastAsia="ko-KR"/>
                    </w:rPr>
                    <m:t>D</m:t>
                  </m:r>
                </m:e>
                <m:sub>
                  <m:r>
                    <w:rPr>
                      <w:rFonts w:ascii="Cambria Math" w:eastAsia="맑은 고딕" w:hAnsi="Cambria Math"/>
                      <w:lang w:eastAsia="ko-KR"/>
                    </w:rPr>
                    <m:t>ref, speed</m:t>
                  </m:r>
                </m:sub>
              </m:sSub>
            </m:num>
            <m:den>
              <m:r>
                <w:rPr>
                  <w:rFonts w:ascii="Cambria Math" w:eastAsia="맑은 고딕" w:hAnsi="Cambria Math"/>
                  <w:lang w:eastAsia="ko-KR"/>
                </w:rPr>
                <m:t>R</m:t>
              </m:r>
              <m:sSub>
                <m:sSubPr>
                  <m:ctrlPr>
                    <w:rPr>
                      <w:rFonts w:ascii="Cambria Math" w:eastAsia="맑은 고딕" w:hAnsi="Cambria Math"/>
                      <w:i/>
                      <w:lang w:eastAsia="ko-KR"/>
                    </w:rPr>
                  </m:ctrlPr>
                </m:sSubPr>
                <m:e>
                  <m:r>
                    <w:rPr>
                      <w:rFonts w:ascii="Cambria Math" w:eastAsia="맑은 고딕" w:hAnsi="Cambria Math"/>
                      <w:lang w:eastAsia="ko-KR"/>
                    </w:rPr>
                    <m:t>D</m:t>
                  </m:r>
                </m:e>
                <m:sub>
                  <m:r>
                    <w:rPr>
                      <w:rFonts w:ascii="Cambria Math" w:eastAsia="맑은 고딕" w:hAnsi="Cambria Math"/>
                      <w:lang w:eastAsia="ko-KR"/>
                    </w:rPr>
                    <m:t>ref,speed</m:t>
                  </m:r>
                </m:sub>
              </m:sSub>
            </m:den>
          </m:f>
        </m:oMath>
      </m:oMathPara>
    </w:p>
    <w:p w14:paraId="1B9CE9A7" w14:textId="07AFD166" w:rsidR="003A276E" w:rsidRDefault="003A276E" w:rsidP="005800A6">
      <w:pPr>
        <w:rPr>
          <w:rFonts w:eastAsia="맑은 고딕"/>
          <w:lang w:eastAsia="ko-KR"/>
        </w:rPr>
      </w:pPr>
    </w:p>
    <w:p w14:paraId="23E66CB8" w14:textId="7A492D90" w:rsidR="003C4A26" w:rsidRPr="003A00DB" w:rsidRDefault="003C4A26" w:rsidP="003C4A26">
      <w:pPr>
        <w:rPr>
          <w:rFonts w:eastAsia="맑은 고딕"/>
          <w:b/>
          <w:u w:val="single"/>
          <w:lang w:eastAsia="ko-KR"/>
        </w:rPr>
      </w:pPr>
      <w:r>
        <w:rPr>
          <w:rFonts w:eastAsia="맑은 고딕"/>
          <w:b/>
          <w:u w:val="single"/>
          <w:lang w:eastAsia="ko-KR"/>
        </w:rPr>
        <w:t>Cell deployment</w:t>
      </w:r>
      <w:r w:rsidRPr="003A00DB">
        <w:rPr>
          <w:rFonts w:eastAsia="맑은 고딕"/>
          <w:b/>
          <w:u w:val="single"/>
          <w:lang w:eastAsia="ko-KR"/>
        </w:rPr>
        <w:t xml:space="preserve">: </w:t>
      </w:r>
    </w:p>
    <w:p w14:paraId="2BEDBBEE" w14:textId="5487A779" w:rsidR="00EC7A27" w:rsidRPr="002C5A6A" w:rsidRDefault="003A276E" w:rsidP="00EC7A27">
      <w:pPr>
        <w:rPr>
          <w:rFonts w:eastAsia="맑은 고딕"/>
          <w:lang w:eastAsia="ko-KR"/>
        </w:rPr>
      </w:pPr>
      <w:r>
        <w:rPr>
          <w:rFonts w:eastAsia="맑은 고딕" w:hint="eastAsia"/>
          <w:lang w:eastAsia="ko-KR"/>
        </w:rPr>
        <w:t>I</w:t>
      </w:r>
      <w:r>
        <w:rPr>
          <w:rFonts w:eastAsia="맑은 고딕"/>
          <w:lang w:eastAsia="ko-KR"/>
        </w:rPr>
        <w:t>n reality, cell deployment is irregular thus every cell has different properties from other cells. Therefore, generalization on different cells must be one of important issues to</w:t>
      </w:r>
      <w:r w:rsidR="000B5901">
        <w:rPr>
          <w:rFonts w:eastAsia="맑은 고딕"/>
          <w:lang w:eastAsia="ko-KR"/>
        </w:rPr>
        <w:t xml:space="preserve"> be</w:t>
      </w:r>
      <w:r>
        <w:rPr>
          <w:rFonts w:eastAsia="맑은 고딕"/>
          <w:lang w:eastAsia="ko-KR"/>
        </w:rPr>
        <w:t xml:space="preserve"> check</w:t>
      </w:r>
      <w:r w:rsidR="000B5901">
        <w:rPr>
          <w:rFonts w:eastAsia="맑은 고딕"/>
          <w:lang w:eastAsia="ko-KR"/>
        </w:rPr>
        <w:t>ed</w:t>
      </w:r>
      <w:r>
        <w:rPr>
          <w:rFonts w:eastAsia="맑은 고딕"/>
          <w:lang w:eastAsia="ko-KR"/>
        </w:rPr>
        <w:t xml:space="preserve">. However, as for </w:t>
      </w:r>
      <w:r w:rsidR="007E1C07">
        <w:rPr>
          <w:rFonts w:eastAsia="맑은 고딕"/>
          <w:lang w:eastAsia="ko-KR"/>
        </w:rPr>
        <w:t xml:space="preserve">agreed SLS simulation assumptions for this study item, </w:t>
      </w:r>
      <w:r>
        <w:rPr>
          <w:rFonts w:eastAsia="맑은 고딕"/>
          <w:lang w:eastAsia="ko-KR"/>
        </w:rPr>
        <w:t>all base stations are deployed regularly and all antenna configurations are same. In our opinion, it seems difficult to capture the impact of generalization on different cells</w:t>
      </w:r>
      <w:r w:rsidR="002C5A6A">
        <w:rPr>
          <w:rFonts w:eastAsia="맑은 고딕"/>
          <w:lang w:eastAsia="ko-KR"/>
        </w:rPr>
        <w:t xml:space="preserve"> unless we change our SLS assumptions</w:t>
      </w:r>
      <w:r>
        <w:rPr>
          <w:rFonts w:eastAsia="맑은 고딕"/>
          <w:lang w:eastAsia="ko-KR"/>
        </w:rPr>
        <w:t xml:space="preserve">. Thus, we propose </w:t>
      </w:r>
      <w:r w:rsidR="009D6FBB">
        <w:rPr>
          <w:rFonts w:eastAsia="맑은 고딕"/>
          <w:lang w:eastAsia="ko-KR"/>
        </w:rPr>
        <w:t>to deprioritize the evaluation of</w:t>
      </w:r>
      <w:r>
        <w:rPr>
          <w:rFonts w:eastAsia="맑은 고딕"/>
          <w:lang w:eastAsia="ko-KR"/>
        </w:rPr>
        <w:t xml:space="preserve"> generalization issue </w:t>
      </w:r>
      <w:r w:rsidR="009D6FBB">
        <w:rPr>
          <w:rFonts w:eastAsia="맑은 고딕"/>
          <w:lang w:eastAsia="ko-KR"/>
        </w:rPr>
        <w:t xml:space="preserve">with </w:t>
      </w:r>
      <w:r w:rsidR="002C5A6A">
        <w:rPr>
          <w:rFonts w:eastAsia="맑은 고딕"/>
          <w:lang w:eastAsia="ko-KR"/>
        </w:rPr>
        <w:t>different cells</w:t>
      </w:r>
      <w:r w:rsidR="009D6FBB">
        <w:rPr>
          <w:rFonts w:eastAsia="맑은 고딕"/>
          <w:lang w:eastAsia="ko-KR"/>
        </w:rPr>
        <w:t xml:space="preserve"> at least for the current simulation assumptions.</w:t>
      </w:r>
    </w:p>
    <w:p w14:paraId="52ECF0C2" w14:textId="4441C8DC" w:rsidR="00EC7A27" w:rsidRDefault="00EC7A27" w:rsidP="00EC7A27">
      <w:pPr>
        <w:rPr>
          <w:rFonts w:eastAsia="맑은 고딕"/>
          <w:b/>
          <w:lang w:eastAsia="ko-KR"/>
        </w:rPr>
      </w:pPr>
      <w:r>
        <w:rPr>
          <w:rFonts w:eastAsia="맑은 고딕"/>
          <w:b/>
          <w:lang w:val="en-US" w:eastAsia="ko-KR"/>
        </w:rPr>
        <w:t>Proposal 4</w:t>
      </w:r>
      <w:r w:rsidRPr="00456BD3">
        <w:rPr>
          <w:rFonts w:eastAsia="맑은 고딕"/>
          <w:b/>
          <w:lang w:val="en-US" w:eastAsia="ko-KR"/>
        </w:rPr>
        <w:t xml:space="preserve">: </w:t>
      </w:r>
      <w:r w:rsidRPr="00EC7A27">
        <w:rPr>
          <w:rFonts w:eastAsia="맑은 고딕"/>
          <w:b/>
          <w:lang w:eastAsia="ko-KR"/>
        </w:rPr>
        <w:t xml:space="preserve">RAN2 to deprioritize the study on generalization issue on RRM measurement prediction with different cells at least for </w:t>
      </w:r>
      <w:r w:rsidR="009D6FBB">
        <w:rPr>
          <w:rFonts w:eastAsia="맑은 고딕"/>
          <w:b/>
          <w:lang w:eastAsia="ko-KR"/>
        </w:rPr>
        <w:t xml:space="preserve">the </w:t>
      </w:r>
      <w:r w:rsidR="009C774D">
        <w:rPr>
          <w:rFonts w:eastAsia="맑은 고딕"/>
          <w:b/>
          <w:lang w:eastAsia="ko-KR"/>
        </w:rPr>
        <w:t xml:space="preserve">current </w:t>
      </w:r>
      <w:r w:rsidRPr="00EC7A27">
        <w:rPr>
          <w:rFonts w:eastAsia="맑은 고딕"/>
          <w:b/>
          <w:lang w:eastAsia="ko-KR"/>
        </w:rPr>
        <w:t xml:space="preserve">simulation </w:t>
      </w:r>
      <w:r w:rsidR="009D6FBB">
        <w:rPr>
          <w:rFonts w:eastAsia="맑은 고딕"/>
          <w:b/>
          <w:lang w:eastAsia="ko-KR"/>
        </w:rPr>
        <w:t>assumptions</w:t>
      </w:r>
      <w:r>
        <w:rPr>
          <w:rFonts w:eastAsia="맑은 고딕"/>
          <w:b/>
          <w:lang w:eastAsia="ko-KR"/>
        </w:rPr>
        <w:t xml:space="preserve">. </w:t>
      </w:r>
    </w:p>
    <w:p w14:paraId="34F8C34B" w14:textId="21F7A628" w:rsidR="00EC7A27" w:rsidRDefault="00EC7A27" w:rsidP="00EC7A27">
      <w:pPr>
        <w:rPr>
          <w:rFonts w:eastAsia="맑은 고딕"/>
          <w:b/>
          <w:lang w:eastAsia="ko-KR"/>
        </w:rPr>
      </w:pPr>
    </w:p>
    <w:p w14:paraId="10938D4E" w14:textId="1F95CE91" w:rsidR="00640593" w:rsidRPr="003A00DB" w:rsidRDefault="00640593" w:rsidP="00640593">
      <w:pPr>
        <w:rPr>
          <w:rFonts w:eastAsia="맑은 고딕"/>
          <w:b/>
          <w:u w:val="single"/>
          <w:lang w:eastAsia="ko-KR"/>
        </w:rPr>
      </w:pPr>
      <w:r>
        <w:rPr>
          <w:rFonts w:eastAsia="맑은 고딕"/>
          <w:b/>
          <w:u w:val="single"/>
          <w:lang w:eastAsia="ko-KR"/>
        </w:rPr>
        <w:t xml:space="preserve">Frequency combinations: </w:t>
      </w:r>
    </w:p>
    <w:p w14:paraId="53A78DDC" w14:textId="7E287BBE" w:rsidR="009C774D" w:rsidRPr="009C774D" w:rsidRDefault="009C774D" w:rsidP="00EC7A27">
      <w:pPr>
        <w:rPr>
          <w:rFonts w:eastAsia="맑은 고딕"/>
          <w:b/>
          <w:lang w:eastAsia="ko-KR"/>
        </w:rPr>
      </w:pPr>
      <w:r>
        <w:rPr>
          <w:rFonts w:eastAsia="맑은 고딕"/>
          <w:lang w:eastAsia="ko-KR"/>
        </w:rPr>
        <w:t xml:space="preserve">During last RAN2 meetings, performance evaluation for RRM measurement prediction in frequency domain has been conducted using only a </w:t>
      </w:r>
      <w:r w:rsidR="00357338">
        <w:rPr>
          <w:rFonts w:eastAsia="맑은 고딕"/>
          <w:lang w:eastAsia="ko-KR"/>
        </w:rPr>
        <w:t xml:space="preserve">single </w:t>
      </w:r>
      <w:r>
        <w:rPr>
          <w:rFonts w:eastAsia="맑은 고딕"/>
          <w:lang w:eastAsia="ko-KR"/>
        </w:rPr>
        <w:t xml:space="preserve">option for </w:t>
      </w:r>
      <w:r w:rsidR="00010EF7">
        <w:rPr>
          <w:rFonts w:eastAsia="맑은 고딕"/>
          <w:lang w:eastAsia="ko-KR"/>
        </w:rPr>
        <w:t xml:space="preserve">source/target </w:t>
      </w:r>
      <w:r>
        <w:rPr>
          <w:rFonts w:eastAsia="맑은 고딕"/>
          <w:lang w:eastAsia="ko-KR"/>
        </w:rPr>
        <w:t xml:space="preserve">frequency </w:t>
      </w:r>
      <w:r w:rsidR="00010EF7">
        <w:rPr>
          <w:rFonts w:eastAsia="맑은 고딕"/>
          <w:lang w:eastAsia="ko-KR"/>
        </w:rPr>
        <w:t>combination</w:t>
      </w:r>
      <w:r>
        <w:rPr>
          <w:rFonts w:eastAsia="맑은 고딕"/>
          <w:lang w:eastAsia="ko-KR"/>
        </w:rPr>
        <w:t xml:space="preserve"> (i.e., 2 GHz and 4 GHz)</w:t>
      </w:r>
      <w:r w:rsidR="00357338">
        <w:rPr>
          <w:rFonts w:eastAsia="맑은 고딕"/>
          <w:lang w:eastAsia="ko-KR"/>
        </w:rPr>
        <w:t xml:space="preserve"> as agreed for SLS evaluation</w:t>
      </w:r>
      <w:r>
        <w:rPr>
          <w:rFonts w:eastAsia="맑은 고딕"/>
          <w:lang w:eastAsia="ko-KR"/>
        </w:rPr>
        <w:t xml:space="preserve">. In reality, there can be hundreds of frequency </w:t>
      </w:r>
      <w:r w:rsidR="00010EF7">
        <w:rPr>
          <w:rFonts w:eastAsia="맑은 고딕"/>
          <w:lang w:eastAsia="ko-KR"/>
        </w:rPr>
        <w:t>combinations</w:t>
      </w:r>
      <w:r>
        <w:rPr>
          <w:rFonts w:eastAsia="맑은 고딕"/>
          <w:lang w:eastAsia="ko-KR"/>
        </w:rPr>
        <w:t xml:space="preserve">. </w:t>
      </w:r>
      <w:r w:rsidR="00357338">
        <w:rPr>
          <w:rFonts w:eastAsia="맑은 고딕"/>
          <w:lang w:eastAsia="ko-KR"/>
        </w:rPr>
        <w:t xml:space="preserve">If different AI/ML model is used for </w:t>
      </w:r>
      <w:r>
        <w:rPr>
          <w:rFonts w:eastAsia="맑은 고딕"/>
          <w:lang w:eastAsia="ko-KR"/>
        </w:rPr>
        <w:t xml:space="preserve">each frequency </w:t>
      </w:r>
      <w:r w:rsidR="00010EF7">
        <w:rPr>
          <w:rFonts w:eastAsia="맑은 고딕"/>
          <w:lang w:eastAsia="ko-KR"/>
        </w:rPr>
        <w:t>combination</w:t>
      </w:r>
      <w:r>
        <w:rPr>
          <w:rFonts w:eastAsia="맑은 고딕"/>
          <w:lang w:eastAsia="ko-KR"/>
        </w:rPr>
        <w:t xml:space="preserve">, </w:t>
      </w:r>
      <w:r w:rsidR="00357338">
        <w:rPr>
          <w:rFonts w:eastAsia="맑은 고딕"/>
          <w:lang w:eastAsia="ko-KR"/>
        </w:rPr>
        <w:t xml:space="preserve">it can be too inefficient. Therefore, we propose to </w:t>
      </w:r>
      <w:r w:rsidR="00357338" w:rsidRPr="00357338">
        <w:rPr>
          <w:rFonts w:eastAsia="맑은 고딕"/>
          <w:lang w:eastAsia="ko-KR"/>
        </w:rPr>
        <w:t xml:space="preserve">study generalization issue on RRM measurement prediction in frequency domain with different frequency </w:t>
      </w:r>
      <w:r w:rsidR="009D6FBB">
        <w:rPr>
          <w:rFonts w:eastAsia="맑은 고딕"/>
          <w:lang w:eastAsia="ko-KR"/>
        </w:rPr>
        <w:t>combination</w:t>
      </w:r>
      <w:r w:rsidR="00357338" w:rsidRPr="00357338">
        <w:rPr>
          <w:rFonts w:eastAsia="맑은 고딕"/>
          <w:lang w:eastAsia="ko-KR"/>
        </w:rPr>
        <w:t>s</w:t>
      </w:r>
      <w:r w:rsidR="00357338">
        <w:rPr>
          <w:rFonts w:eastAsia="맑은 고딕"/>
          <w:lang w:eastAsia="ko-KR"/>
        </w:rPr>
        <w:t>.</w:t>
      </w:r>
    </w:p>
    <w:p w14:paraId="584368A6" w14:textId="573564EC" w:rsidR="00EC7A27" w:rsidRDefault="00EC7A27" w:rsidP="00EC7A27">
      <w:pPr>
        <w:rPr>
          <w:rFonts w:eastAsia="맑은 고딕"/>
          <w:b/>
          <w:lang w:eastAsia="ko-KR"/>
        </w:rPr>
      </w:pPr>
      <w:r>
        <w:rPr>
          <w:rFonts w:eastAsia="맑은 고딕"/>
          <w:b/>
          <w:lang w:val="en-US" w:eastAsia="ko-KR"/>
        </w:rPr>
        <w:t>Proposal 5</w:t>
      </w:r>
      <w:r w:rsidRPr="00456BD3">
        <w:rPr>
          <w:rFonts w:eastAsia="맑은 고딕"/>
          <w:b/>
          <w:lang w:val="en-US" w:eastAsia="ko-KR"/>
        </w:rPr>
        <w:t xml:space="preserve">: </w:t>
      </w:r>
      <w:r w:rsidRPr="00EC7A27">
        <w:rPr>
          <w:rFonts w:eastAsia="맑은 고딕"/>
          <w:b/>
          <w:lang w:eastAsia="ko-KR"/>
        </w:rPr>
        <w:t xml:space="preserve">RAN2 to study generalization issue on RRM measurement prediction in frequency domain with different frequency </w:t>
      </w:r>
      <w:r w:rsidR="009D6FBB">
        <w:rPr>
          <w:rFonts w:eastAsia="맑은 고딕"/>
          <w:b/>
          <w:lang w:eastAsia="ko-KR"/>
        </w:rPr>
        <w:t>combination</w:t>
      </w:r>
      <w:r w:rsidRPr="00EC7A27">
        <w:rPr>
          <w:rFonts w:eastAsia="맑은 고딕"/>
          <w:b/>
          <w:lang w:eastAsia="ko-KR"/>
        </w:rPr>
        <w:t>s</w:t>
      </w:r>
      <w:r w:rsidR="00AD6EA1">
        <w:rPr>
          <w:rFonts w:eastAsia="맑은 고딕"/>
          <w:b/>
          <w:lang w:eastAsia="ko-KR"/>
        </w:rPr>
        <w:t>.</w:t>
      </w:r>
    </w:p>
    <w:p w14:paraId="490CBFD3" w14:textId="529F2558" w:rsidR="003E4450" w:rsidRDefault="003E4450" w:rsidP="00357338">
      <w:pPr>
        <w:rPr>
          <w:rFonts w:eastAsia="맑은 고딕"/>
          <w:lang w:eastAsia="ko-KR"/>
        </w:rPr>
      </w:pPr>
    </w:p>
    <w:p w14:paraId="6F284256" w14:textId="705C80DA" w:rsidR="00357338" w:rsidRPr="003E4450" w:rsidRDefault="003E4450" w:rsidP="00EC7A27">
      <w:pPr>
        <w:rPr>
          <w:rFonts w:eastAsia="맑은 고딕"/>
          <w:lang w:eastAsia="ko-KR"/>
        </w:rPr>
      </w:pPr>
      <w:r>
        <w:rPr>
          <w:rFonts w:eastAsia="맑은 고딕"/>
          <w:lang w:eastAsia="ko-KR"/>
        </w:rPr>
        <w:t xml:space="preserve">Considering that path loss </w:t>
      </w:r>
      <w:r w:rsidR="00010EF7">
        <w:rPr>
          <w:rFonts w:eastAsia="맑은 고딕"/>
          <w:lang w:eastAsia="ko-KR"/>
        </w:rPr>
        <w:t xml:space="preserve">in wireless channel </w:t>
      </w:r>
      <w:r>
        <w:rPr>
          <w:rFonts w:eastAsia="맑은 고딕"/>
          <w:lang w:eastAsia="ko-KR"/>
        </w:rPr>
        <w:t xml:space="preserve">is </w:t>
      </w:r>
      <w:r w:rsidR="00010EF7">
        <w:rPr>
          <w:rFonts w:eastAsia="맑은 고딕"/>
          <w:lang w:eastAsia="ko-KR"/>
        </w:rPr>
        <w:t xml:space="preserve">mainly determined by a </w:t>
      </w:r>
      <w:r>
        <w:rPr>
          <w:rFonts w:eastAsia="맑은 고딕"/>
          <w:lang w:eastAsia="ko-KR"/>
        </w:rPr>
        <w:t>frequency</w:t>
      </w:r>
      <w:r w:rsidR="00010EF7">
        <w:rPr>
          <w:rFonts w:eastAsia="맑은 고딕"/>
          <w:lang w:eastAsia="ko-KR"/>
        </w:rPr>
        <w:t xml:space="preserve"> of carrier</w:t>
      </w:r>
      <w:r>
        <w:rPr>
          <w:rFonts w:eastAsia="맑은 고딕"/>
          <w:lang w:eastAsia="ko-KR"/>
        </w:rPr>
        <w:t xml:space="preserve">, if </w:t>
      </w:r>
      <w:r w:rsidR="00010EF7">
        <w:rPr>
          <w:rFonts w:eastAsia="맑은 고딕"/>
          <w:lang w:eastAsia="ko-KR"/>
        </w:rPr>
        <w:t xml:space="preserve">source/target </w:t>
      </w:r>
      <w:r>
        <w:rPr>
          <w:rFonts w:eastAsia="맑은 고딕"/>
          <w:lang w:eastAsia="ko-KR"/>
        </w:rPr>
        <w:t>frequency</w:t>
      </w:r>
      <w:r w:rsidR="00010EF7">
        <w:rPr>
          <w:rFonts w:eastAsia="맑은 고딕"/>
          <w:lang w:eastAsia="ko-KR"/>
        </w:rPr>
        <w:t xml:space="preserve"> combination</w:t>
      </w:r>
      <w:r>
        <w:rPr>
          <w:rFonts w:eastAsia="맑은 고딕"/>
          <w:lang w:eastAsia="ko-KR"/>
        </w:rPr>
        <w:t xml:space="preserve"> information is also given to AI/ML model as input, </w:t>
      </w:r>
      <w:r w:rsidR="00A16F92">
        <w:rPr>
          <w:rFonts w:eastAsia="맑은 고딕" w:hint="eastAsia"/>
          <w:lang w:eastAsia="ko-KR"/>
        </w:rPr>
        <w:t xml:space="preserve">we can </w:t>
      </w:r>
      <w:r>
        <w:rPr>
          <w:rFonts w:eastAsia="맑은 고딕"/>
          <w:lang w:eastAsia="ko-KR"/>
        </w:rPr>
        <w:t xml:space="preserve">have one general model for various frequency </w:t>
      </w:r>
      <w:r w:rsidR="00010EF7">
        <w:rPr>
          <w:rFonts w:eastAsia="맑은 고딕"/>
          <w:lang w:eastAsia="ko-KR"/>
        </w:rPr>
        <w:t>combinations</w:t>
      </w:r>
      <w:r>
        <w:rPr>
          <w:rFonts w:eastAsia="맑은 고딕"/>
          <w:lang w:eastAsia="ko-KR"/>
        </w:rPr>
        <w:t xml:space="preserve">. Thus, we propose to </w:t>
      </w:r>
      <w:r w:rsidRPr="003E4450">
        <w:rPr>
          <w:rFonts w:eastAsia="맑은 고딕"/>
          <w:lang w:eastAsia="ko-KR"/>
        </w:rPr>
        <w:t xml:space="preserve">study the impact of including source and target frequency </w:t>
      </w:r>
      <w:r>
        <w:rPr>
          <w:rFonts w:eastAsia="맑은 고딕"/>
          <w:lang w:eastAsia="ko-KR"/>
        </w:rPr>
        <w:t>information</w:t>
      </w:r>
      <w:r w:rsidRPr="003E4450">
        <w:rPr>
          <w:rFonts w:eastAsia="맑은 고딕"/>
          <w:lang w:eastAsia="ko-KR"/>
        </w:rPr>
        <w:t xml:space="preserve"> as AI/ML</w:t>
      </w:r>
      <w:r>
        <w:rPr>
          <w:rFonts w:eastAsia="맑은 고딕"/>
          <w:lang w:eastAsia="ko-KR"/>
        </w:rPr>
        <w:t xml:space="preserve"> input</w:t>
      </w:r>
      <w:r w:rsidRPr="003E4450">
        <w:rPr>
          <w:rFonts w:eastAsia="맑은 고딕"/>
          <w:lang w:eastAsia="ko-KR"/>
        </w:rPr>
        <w:t xml:space="preserve"> to evaluate RRM measurement prediction in frequency domain with various frequency </w:t>
      </w:r>
      <w:r>
        <w:rPr>
          <w:rFonts w:eastAsia="맑은 고딕"/>
          <w:lang w:eastAsia="ko-KR"/>
        </w:rPr>
        <w:t xml:space="preserve">pairs. </w:t>
      </w:r>
    </w:p>
    <w:p w14:paraId="60885D64" w14:textId="312CE93A" w:rsidR="003E4450" w:rsidRDefault="00EC7A27" w:rsidP="003E4450">
      <w:pPr>
        <w:rPr>
          <w:rFonts w:eastAsia="맑은 고딕"/>
          <w:b/>
          <w:lang w:eastAsia="ko-KR"/>
        </w:rPr>
      </w:pPr>
      <w:r>
        <w:rPr>
          <w:rFonts w:eastAsia="맑은 고딕"/>
          <w:b/>
          <w:lang w:val="en-US" w:eastAsia="ko-KR"/>
        </w:rPr>
        <w:t>Proposal 6</w:t>
      </w:r>
      <w:r w:rsidRPr="00456BD3">
        <w:rPr>
          <w:rFonts w:eastAsia="맑은 고딕"/>
          <w:b/>
          <w:lang w:val="en-US" w:eastAsia="ko-KR"/>
        </w:rPr>
        <w:t xml:space="preserve">: </w:t>
      </w:r>
      <w:r w:rsidRPr="00EC7A27">
        <w:rPr>
          <w:rFonts w:eastAsia="맑은 고딕"/>
          <w:b/>
          <w:lang w:eastAsia="ko-KR"/>
        </w:rPr>
        <w:t xml:space="preserve">RAN2 to </w:t>
      </w:r>
      <w:r w:rsidR="00F029AF">
        <w:rPr>
          <w:rFonts w:eastAsia="맑은 고딕"/>
          <w:b/>
          <w:lang w:eastAsia="ko-KR"/>
        </w:rPr>
        <w:t>verify</w:t>
      </w:r>
      <w:r w:rsidR="00F029AF" w:rsidRPr="00EC7A27">
        <w:rPr>
          <w:rFonts w:eastAsia="맑은 고딕"/>
          <w:b/>
          <w:lang w:eastAsia="ko-KR"/>
        </w:rPr>
        <w:t xml:space="preserve"> </w:t>
      </w:r>
      <w:r>
        <w:rPr>
          <w:rFonts w:eastAsia="맑은 고딕"/>
          <w:b/>
          <w:lang w:eastAsia="ko-KR"/>
        </w:rPr>
        <w:t>the impact of including source</w:t>
      </w:r>
      <w:r w:rsidR="00F029AF">
        <w:rPr>
          <w:rFonts w:eastAsia="맑은 고딕"/>
          <w:b/>
          <w:lang w:eastAsia="ko-KR"/>
        </w:rPr>
        <w:t>/</w:t>
      </w:r>
      <w:r>
        <w:rPr>
          <w:rFonts w:eastAsia="맑은 고딕"/>
          <w:b/>
          <w:lang w:eastAsia="ko-KR"/>
        </w:rPr>
        <w:t xml:space="preserve">target frequency </w:t>
      </w:r>
      <w:r w:rsidR="00010EF7">
        <w:rPr>
          <w:rFonts w:eastAsia="맑은 고딕"/>
          <w:b/>
          <w:lang w:eastAsia="ko-KR"/>
        </w:rPr>
        <w:t xml:space="preserve">information </w:t>
      </w:r>
      <w:r>
        <w:rPr>
          <w:rFonts w:eastAsia="맑은 고딕"/>
          <w:b/>
          <w:lang w:eastAsia="ko-KR"/>
        </w:rPr>
        <w:t xml:space="preserve">as input of AI/ML </w:t>
      </w:r>
      <w:r w:rsidR="00F029AF" w:rsidRPr="00EC7A27">
        <w:rPr>
          <w:rFonts w:eastAsia="맑은 고딕"/>
          <w:b/>
          <w:lang w:eastAsia="ko-KR"/>
        </w:rPr>
        <w:t xml:space="preserve">to study generalization issue on RRM measurement prediction in frequency domain with different frequency </w:t>
      </w:r>
      <w:r w:rsidR="00F029AF">
        <w:rPr>
          <w:rFonts w:eastAsia="맑은 고딕"/>
          <w:b/>
          <w:lang w:eastAsia="ko-KR"/>
        </w:rPr>
        <w:t>combination</w:t>
      </w:r>
      <w:r w:rsidR="00F029AF" w:rsidRPr="00EC7A27">
        <w:rPr>
          <w:rFonts w:eastAsia="맑은 고딕"/>
          <w:b/>
          <w:lang w:eastAsia="ko-KR"/>
        </w:rPr>
        <w:t>s</w:t>
      </w:r>
      <w:r w:rsidR="00F029AF" w:rsidDel="00010EF7">
        <w:rPr>
          <w:rFonts w:eastAsia="맑은 고딕"/>
          <w:b/>
          <w:lang w:eastAsia="ko-KR"/>
        </w:rPr>
        <w:t xml:space="preserve"> </w:t>
      </w:r>
    </w:p>
    <w:p w14:paraId="20F2B237" w14:textId="22FC177C" w:rsidR="003E4450" w:rsidRPr="003E4450" w:rsidRDefault="003E4450" w:rsidP="003E4450">
      <w:pPr>
        <w:rPr>
          <w:rFonts w:eastAsia="맑은 고딕"/>
          <w:b/>
          <w:lang w:eastAsia="ko-KR"/>
        </w:rPr>
      </w:pPr>
      <w:r>
        <w:rPr>
          <w:rFonts w:eastAsia="맑은 고딕"/>
          <w:lang w:eastAsia="ko-KR"/>
        </w:rPr>
        <w:t>To measure the impact of generalization issue</w:t>
      </w:r>
      <w:r w:rsidR="00AD6EA1">
        <w:rPr>
          <w:rFonts w:eastAsia="맑은 고딕"/>
          <w:lang w:eastAsia="ko-KR"/>
        </w:rPr>
        <w:t xml:space="preserve"> on frequency pairs</w:t>
      </w:r>
      <w:r>
        <w:rPr>
          <w:rFonts w:eastAsia="맑은 고딕"/>
          <w:lang w:eastAsia="ko-KR"/>
        </w:rPr>
        <w:t>, we propose to use the following metric.</w:t>
      </w:r>
    </w:p>
    <w:p w14:paraId="19AB9C35" w14:textId="004BE8A2" w:rsidR="003E4450" w:rsidRDefault="00171812" w:rsidP="003E4450">
      <w:pPr>
        <w:rPr>
          <w:rFonts w:eastAsia="맑은 고딕"/>
          <w:lang w:eastAsia="ko-KR"/>
        </w:rPr>
      </w:pPr>
      <m:oMath>
        <m:sSub>
          <m:sSubPr>
            <m:ctrlPr>
              <w:rPr>
                <w:rFonts w:ascii="Cambria Math" w:eastAsia="맑은 고딕" w:hAnsi="Cambria Math"/>
                <w:i/>
                <w:lang w:eastAsia="ko-KR"/>
              </w:rPr>
            </m:ctrlPr>
          </m:sSubPr>
          <m:e>
            <m:r>
              <w:rPr>
                <w:rFonts w:ascii="Cambria Math" w:eastAsia="맑은 고딕" w:hAnsi="Cambria Math"/>
                <w:lang w:eastAsia="ko-KR"/>
              </w:rPr>
              <m:t>L</m:t>
            </m:r>
          </m:e>
          <m:sub>
            <m:r>
              <w:rPr>
                <w:rFonts w:ascii="Cambria Math" w:eastAsia="맑은 고딕" w:hAnsi="Cambria Math"/>
                <w:lang w:eastAsia="ko-KR"/>
              </w:rPr>
              <m:t>general,freq</m:t>
            </m:r>
          </m:sub>
        </m:sSub>
      </m:oMath>
      <w:r w:rsidR="003E4450">
        <w:rPr>
          <w:rFonts w:eastAsia="맑은 고딕"/>
          <w:lang w:eastAsia="ko-KR"/>
        </w:rPr>
        <w:t xml:space="preserve"> (</w:t>
      </w:r>
      <w:r w:rsidR="00F029AF">
        <w:rPr>
          <w:rFonts w:eastAsia="맑은 고딕"/>
          <w:lang w:eastAsia="ko-KR"/>
        </w:rPr>
        <w:t xml:space="preserve">Loss </w:t>
      </w:r>
      <w:r w:rsidR="003E4450">
        <w:rPr>
          <w:rFonts w:eastAsia="맑은 고딕"/>
          <w:lang w:eastAsia="ko-KR"/>
        </w:rPr>
        <w:t>of generalization</w:t>
      </w:r>
      <w:r w:rsidR="00AD6EA1">
        <w:rPr>
          <w:rFonts w:eastAsia="맑은 고딕"/>
          <w:lang w:eastAsia="ko-KR"/>
        </w:rPr>
        <w:t xml:space="preserve"> on frequency</w:t>
      </w:r>
      <w:r w:rsidR="003E4450">
        <w:rPr>
          <w:rFonts w:eastAsia="맑은 고딕"/>
          <w:lang w:eastAsia="ko-KR"/>
        </w:rPr>
        <w:t xml:space="preserve">): </w:t>
      </w:r>
    </w:p>
    <w:p w14:paraId="679467E1" w14:textId="7B283835" w:rsidR="003E4450" w:rsidRDefault="00171812" w:rsidP="003E4450">
      <w:pPr>
        <w:rPr>
          <w:rFonts w:eastAsia="맑은 고딕"/>
          <w:lang w:eastAsia="ko-KR"/>
        </w:rPr>
      </w:pPr>
      <m:oMathPara>
        <m:oMath>
          <m:sSub>
            <m:sSubPr>
              <m:ctrlPr>
                <w:rPr>
                  <w:rFonts w:ascii="Cambria Math" w:eastAsia="맑은 고딕" w:hAnsi="Cambria Math"/>
                  <w:i/>
                  <w:lang w:eastAsia="ko-KR"/>
                </w:rPr>
              </m:ctrlPr>
            </m:sSubPr>
            <m:e>
              <m:r>
                <w:rPr>
                  <w:rFonts w:ascii="Cambria Math" w:eastAsia="맑은 고딕" w:hAnsi="Cambria Math"/>
                  <w:lang w:eastAsia="ko-KR"/>
                </w:rPr>
                <m:t>L</m:t>
              </m:r>
            </m:e>
            <m:sub>
              <m:r>
                <w:rPr>
                  <w:rFonts w:ascii="Cambria Math" w:eastAsia="맑은 고딕" w:hAnsi="Cambria Math"/>
                  <w:lang w:eastAsia="ko-KR"/>
                </w:rPr>
                <m:t>general</m:t>
              </m:r>
              <w:bookmarkStart w:id="14" w:name="_Hlk181712608"/>
              <m:r>
                <w:rPr>
                  <w:rFonts w:ascii="Cambria Math" w:eastAsia="맑은 고딕" w:hAnsi="Cambria Math"/>
                  <w:lang w:eastAsia="ko-KR"/>
                </w:rPr>
                <m:t>, freq</m:t>
              </m:r>
              <w:bookmarkEnd w:id="14"/>
            </m:sub>
          </m:sSub>
          <m:r>
            <w:rPr>
              <w:rFonts w:ascii="Cambria Math" w:eastAsia="맑은 고딕" w:hAnsi="Cambria Math"/>
              <w:lang w:eastAsia="ko-KR"/>
            </w:rPr>
            <m:t>=</m:t>
          </m:r>
          <m:f>
            <m:fPr>
              <m:ctrlPr>
                <w:rPr>
                  <w:rFonts w:ascii="Cambria Math" w:eastAsia="맑은 고딕" w:hAnsi="Cambria Math"/>
                  <w:i/>
                  <w:lang w:eastAsia="ko-KR"/>
                </w:rPr>
              </m:ctrlPr>
            </m:fPr>
            <m:num>
              <m:r>
                <w:rPr>
                  <w:rFonts w:ascii="Cambria Math" w:eastAsia="맑은 고딕" w:hAnsi="Cambria Math"/>
                  <w:lang w:eastAsia="ko-KR"/>
                </w:rPr>
                <m:t>R</m:t>
              </m:r>
              <m:sSub>
                <m:sSubPr>
                  <m:ctrlPr>
                    <w:rPr>
                      <w:rFonts w:ascii="Cambria Math" w:eastAsia="맑은 고딕" w:hAnsi="Cambria Math"/>
                      <w:i/>
                      <w:lang w:eastAsia="ko-KR"/>
                    </w:rPr>
                  </m:ctrlPr>
                </m:sSubPr>
                <m:e>
                  <m:r>
                    <w:rPr>
                      <w:rFonts w:ascii="Cambria Math" w:eastAsia="맑은 고딕" w:hAnsi="Cambria Math"/>
                      <w:lang w:eastAsia="ko-KR"/>
                    </w:rPr>
                    <m:t>D</m:t>
                  </m:r>
                </m:e>
                <m:sub>
                  <m:r>
                    <w:rPr>
                      <w:rFonts w:ascii="Cambria Math" w:eastAsia="맑은 고딕" w:hAnsi="Cambria Math"/>
                      <w:lang w:eastAsia="ko-KR"/>
                    </w:rPr>
                    <m:t>general, freq</m:t>
                  </m:r>
                </m:sub>
              </m:sSub>
              <m:r>
                <w:rPr>
                  <w:rFonts w:ascii="Cambria Math" w:eastAsia="맑은 고딕" w:hAnsi="Cambria Math"/>
                  <w:lang w:eastAsia="ko-KR"/>
                </w:rPr>
                <m:t>-R</m:t>
              </m:r>
              <m:sSub>
                <m:sSubPr>
                  <m:ctrlPr>
                    <w:rPr>
                      <w:rFonts w:ascii="Cambria Math" w:eastAsia="맑은 고딕" w:hAnsi="Cambria Math"/>
                      <w:i/>
                      <w:lang w:eastAsia="ko-KR"/>
                    </w:rPr>
                  </m:ctrlPr>
                </m:sSubPr>
                <m:e>
                  <m:r>
                    <w:rPr>
                      <w:rFonts w:ascii="Cambria Math" w:eastAsia="맑은 고딕" w:hAnsi="Cambria Math"/>
                      <w:lang w:eastAsia="ko-KR"/>
                    </w:rPr>
                    <m:t>D</m:t>
                  </m:r>
                </m:e>
                <m:sub>
                  <m:r>
                    <w:rPr>
                      <w:rFonts w:ascii="Cambria Math" w:eastAsia="맑은 고딕" w:hAnsi="Cambria Math"/>
                      <w:lang w:eastAsia="ko-KR"/>
                    </w:rPr>
                    <m:t>ref, freq</m:t>
                  </m:r>
                </m:sub>
              </m:sSub>
            </m:num>
            <m:den>
              <m:r>
                <w:rPr>
                  <w:rFonts w:ascii="Cambria Math" w:eastAsia="맑은 고딕" w:hAnsi="Cambria Math"/>
                  <w:lang w:eastAsia="ko-KR"/>
                </w:rPr>
                <m:t>R</m:t>
              </m:r>
              <m:sSub>
                <m:sSubPr>
                  <m:ctrlPr>
                    <w:rPr>
                      <w:rFonts w:ascii="Cambria Math" w:eastAsia="맑은 고딕" w:hAnsi="Cambria Math"/>
                      <w:i/>
                      <w:lang w:eastAsia="ko-KR"/>
                    </w:rPr>
                  </m:ctrlPr>
                </m:sSubPr>
                <m:e>
                  <m:r>
                    <w:rPr>
                      <w:rFonts w:ascii="Cambria Math" w:eastAsia="맑은 고딕" w:hAnsi="Cambria Math"/>
                      <w:lang w:eastAsia="ko-KR"/>
                    </w:rPr>
                    <m:t>D</m:t>
                  </m:r>
                </m:e>
                <m:sub>
                  <m:r>
                    <w:rPr>
                      <w:rFonts w:ascii="Cambria Math" w:eastAsia="맑은 고딕" w:hAnsi="Cambria Math"/>
                      <w:lang w:eastAsia="ko-KR"/>
                    </w:rPr>
                    <m:t>ref, freq</m:t>
                  </m:r>
                </m:sub>
              </m:sSub>
            </m:den>
          </m:f>
        </m:oMath>
      </m:oMathPara>
    </w:p>
    <w:p w14:paraId="0462B5E9" w14:textId="7240FB39" w:rsidR="003E4450" w:rsidRDefault="003E4450" w:rsidP="00AD6EA1">
      <w:pPr>
        <w:rPr>
          <w:rFonts w:eastAsia="맑은 고딕"/>
          <w:lang w:eastAsia="ko-KR"/>
        </w:rPr>
      </w:pPr>
      <m:oMath>
        <m:r>
          <w:rPr>
            <w:rFonts w:ascii="Cambria Math" w:eastAsia="맑은 고딕" w:hAnsi="Cambria Math"/>
            <w:lang w:eastAsia="ko-KR"/>
          </w:rPr>
          <m:t>R</m:t>
        </m:r>
        <m:sSub>
          <m:sSubPr>
            <m:ctrlPr>
              <w:rPr>
                <w:rFonts w:ascii="Cambria Math" w:eastAsia="맑은 고딕" w:hAnsi="Cambria Math"/>
                <w:i/>
                <w:lang w:eastAsia="ko-KR"/>
              </w:rPr>
            </m:ctrlPr>
          </m:sSubPr>
          <m:e>
            <m:r>
              <w:rPr>
                <w:rFonts w:ascii="Cambria Math" w:eastAsia="맑은 고딕" w:hAnsi="Cambria Math"/>
                <w:lang w:eastAsia="ko-KR"/>
              </w:rPr>
              <m:t>D</m:t>
            </m:r>
          </m:e>
          <m:sub>
            <m:r>
              <w:rPr>
                <w:rFonts w:ascii="Cambria Math" w:eastAsia="맑은 고딕" w:hAnsi="Cambria Math"/>
                <w:lang w:eastAsia="ko-KR"/>
              </w:rPr>
              <m:t>general, freq</m:t>
            </m:r>
          </m:sub>
        </m:sSub>
      </m:oMath>
      <w:r>
        <w:rPr>
          <w:rFonts w:eastAsia="맑은 고딕"/>
          <w:lang w:eastAsia="ko-KR"/>
        </w:rPr>
        <w:t xml:space="preserve"> (</w:t>
      </w:r>
      <w:r w:rsidR="00AD6EA1">
        <w:rPr>
          <w:rFonts w:eastAsia="맑은 고딕"/>
          <w:lang w:eastAsia="ko-KR"/>
        </w:rPr>
        <w:t>RSRP difference of generalization on frequency</w:t>
      </w:r>
      <w:r>
        <w:rPr>
          <w:rFonts w:eastAsia="맑은 고딕"/>
          <w:lang w:eastAsia="ko-KR"/>
        </w:rPr>
        <w:t xml:space="preserve">): RSRP difference for generalized model. AI/ML model is trained with combined training dataset for various frequency </w:t>
      </w:r>
      <w:r w:rsidR="000B5901">
        <w:rPr>
          <w:rFonts w:eastAsia="맑은 고딕"/>
          <w:lang w:eastAsia="ko-KR"/>
        </w:rPr>
        <w:t>combinations</w:t>
      </w:r>
      <w:r>
        <w:rPr>
          <w:rFonts w:eastAsia="맑은 고딕"/>
          <w:lang w:eastAsia="ko-KR"/>
        </w:rPr>
        <w:t xml:space="preserve"> (e.g., </w:t>
      </w:r>
      <m:oMath>
        <m:sSub>
          <m:sSubPr>
            <m:ctrlPr>
              <w:rPr>
                <w:rFonts w:ascii="Cambria Math" w:eastAsia="맑은 고딕" w:hAnsi="Cambria Math"/>
                <w:i/>
                <w:lang w:eastAsia="ko-KR"/>
              </w:rPr>
            </m:ctrlPr>
          </m:sSubPr>
          <m:e>
            <m:r>
              <w:rPr>
                <w:rFonts w:ascii="Cambria Math" w:eastAsia="맑은 고딕" w:hAnsi="Cambria Math"/>
                <w:lang w:eastAsia="ko-KR"/>
              </w:rPr>
              <m:t>f</m:t>
            </m:r>
          </m:e>
          <m:sub>
            <m:r>
              <w:rPr>
                <w:rFonts w:ascii="Cambria Math" w:eastAsia="맑은 고딕" w:hAnsi="Cambria Math"/>
                <w:lang w:eastAsia="ko-KR"/>
              </w:rPr>
              <m:t>s, 1</m:t>
            </m:r>
          </m:sub>
        </m:sSub>
        <m:r>
          <w:rPr>
            <w:rFonts w:ascii="Cambria Math" w:eastAsia="맑은 고딕" w:hAnsi="Cambria Math"/>
            <w:lang w:eastAsia="ko-KR"/>
          </w:rPr>
          <m:t>→</m:t>
        </m:r>
        <m:sSub>
          <m:sSubPr>
            <m:ctrlPr>
              <w:rPr>
                <w:rFonts w:ascii="Cambria Math" w:eastAsia="맑은 고딕" w:hAnsi="Cambria Math"/>
                <w:i/>
                <w:lang w:eastAsia="ko-KR"/>
              </w:rPr>
            </m:ctrlPr>
          </m:sSubPr>
          <m:e>
            <m:r>
              <w:rPr>
                <w:rFonts w:ascii="Cambria Math" w:eastAsia="맑은 고딕" w:hAnsi="Cambria Math"/>
                <w:lang w:eastAsia="ko-KR"/>
              </w:rPr>
              <m:t>f</m:t>
            </m:r>
          </m:e>
          <m:sub>
            <m:r>
              <w:rPr>
                <w:rFonts w:ascii="Cambria Math" w:eastAsia="맑은 고딕" w:hAnsi="Cambria Math"/>
                <w:lang w:eastAsia="ko-KR"/>
              </w:rPr>
              <m:t>t,1</m:t>
            </m:r>
          </m:sub>
        </m:sSub>
      </m:oMath>
      <w:r>
        <w:rPr>
          <w:rFonts w:eastAsia="맑은 고딕"/>
          <w:lang w:eastAsia="ko-KR"/>
        </w:rPr>
        <w:t xml:space="preserve">, </w:t>
      </w:r>
      <m:oMath>
        <m:sSub>
          <m:sSubPr>
            <m:ctrlPr>
              <w:rPr>
                <w:rFonts w:ascii="Cambria Math" w:eastAsia="맑은 고딕" w:hAnsi="Cambria Math"/>
                <w:i/>
                <w:lang w:eastAsia="ko-KR"/>
              </w:rPr>
            </m:ctrlPr>
          </m:sSubPr>
          <m:e>
            <m:r>
              <w:rPr>
                <w:rFonts w:ascii="Cambria Math" w:eastAsia="맑은 고딕" w:hAnsi="Cambria Math"/>
                <w:lang w:eastAsia="ko-KR"/>
              </w:rPr>
              <m:t>f</m:t>
            </m:r>
          </m:e>
          <m:sub>
            <m:r>
              <w:rPr>
                <w:rFonts w:ascii="Cambria Math" w:eastAsia="맑은 고딕" w:hAnsi="Cambria Math"/>
                <w:lang w:eastAsia="ko-KR"/>
              </w:rPr>
              <m:t>s, 2</m:t>
            </m:r>
          </m:sub>
        </m:sSub>
        <m:r>
          <w:rPr>
            <w:rFonts w:ascii="Cambria Math" w:eastAsia="맑은 고딕" w:hAnsi="Cambria Math"/>
            <w:lang w:eastAsia="ko-KR"/>
          </w:rPr>
          <m:t>→</m:t>
        </m:r>
        <m:sSub>
          <m:sSubPr>
            <m:ctrlPr>
              <w:rPr>
                <w:rFonts w:ascii="Cambria Math" w:eastAsia="맑은 고딕" w:hAnsi="Cambria Math"/>
                <w:i/>
                <w:lang w:eastAsia="ko-KR"/>
              </w:rPr>
            </m:ctrlPr>
          </m:sSubPr>
          <m:e>
            <m:r>
              <w:rPr>
                <w:rFonts w:ascii="Cambria Math" w:eastAsia="맑은 고딕" w:hAnsi="Cambria Math"/>
                <w:lang w:eastAsia="ko-KR"/>
              </w:rPr>
              <m:t>f</m:t>
            </m:r>
          </m:e>
          <m:sub>
            <m:r>
              <w:rPr>
                <w:rFonts w:ascii="Cambria Math" w:eastAsia="맑은 고딕" w:hAnsi="Cambria Math"/>
                <w:lang w:eastAsia="ko-KR"/>
              </w:rPr>
              <m:t>t,2</m:t>
            </m:r>
          </m:sub>
        </m:sSub>
      </m:oMath>
      <w:r>
        <w:rPr>
          <w:rFonts w:eastAsia="맑은 고딕" w:hint="eastAsia"/>
          <w:lang w:eastAsia="ko-KR"/>
        </w:rPr>
        <w:t>,</w:t>
      </w:r>
      <w:r>
        <w:rPr>
          <w:rFonts w:eastAsia="맑은 고딕"/>
          <w:lang w:eastAsia="ko-KR"/>
        </w:rPr>
        <w:t xml:space="preserve"> </w:t>
      </w:r>
      <m:oMath>
        <m:sSub>
          <m:sSubPr>
            <m:ctrlPr>
              <w:rPr>
                <w:rFonts w:ascii="Cambria Math" w:eastAsia="맑은 고딕" w:hAnsi="Cambria Math"/>
                <w:i/>
                <w:lang w:eastAsia="ko-KR"/>
              </w:rPr>
            </m:ctrlPr>
          </m:sSubPr>
          <m:e>
            <m:r>
              <w:rPr>
                <w:rFonts w:ascii="Cambria Math" w:eastAsia="맑은 고딕" w:hAnsi="Cambria Math"/>
                <w:lang w:eastAsia="ko-KR"/>
              </w:rPr>
              <m:t>f</m:t>
            </m:r>
          </m:e>
          <m:sub>
            <m:r>
              <w:rPr>
                <w:rFonts w:ascii="Cambria Math" w:eastAsia="맑은 고딕" w:hAnsi="Cambria Math"/>
                <w:lang w:eastAsia="ko-KR"/>
              </w:rPr>
              <m:t>s,3</m:t>
            </m:r>
          </m:sub>
        </m:sSub>
        <m:r>
          <w:rPr>
            <w:rFonts w:ascii="Cambria Math" w:eastAsia="맑은 고딕" w:hAnsi="Cambria Math"/>
            <w:lang w:eastAsia="ko-KR"/>
          </w:rPr>
          <m:t>→</m:t>
        </m:r>
        <m:sSub>
          <m:sSubPr>
            <m:ctrlPr>
              <w:rPr>
                <w:rFonts w:ascii="Cambria Math" w:eastAsia="맑은 고딕" w:hAnsi="Cambria Math"/>
                <w:i/>
                <w:lang w:eastAsia="ko-KR"/>
              </w:rPr>
            </m:ctrlPr>
          </m:sSubPr>
          <m:e>
            <m:r>
              <w:rPr>
                <w:rFonts w:ascii="Cambria Math" w:eastAsia="맑은 고딕" w:hAnsi="Cambria Math"/>
                <w:lang w:eastAsia="ko-KR"/>
              </w:rPr>
              <m:t>f</m:t>
            </m:r>
          </m:e>
          <m:sub>
            <m:r>
              <w:rPr>
                <w:rFonts w:ascii="Cambria Math" w:eastAsia="맑은 고딕" w:hAnsi="Cambria Math"/>
                <w:lang w:eastAsia="ko-KR"/>
              </w:rPr>
              <m:t>t,3</m:t>
            </m:r>
          </m:sub>
        </m:sSub>
      </m:oMath>
      <w:r>
        <w:rPr>
          <w:rFonts w:eastAsia="맑은 고딕"/>
          <w:lang w:eastAsia="ko-KR"/>
        </w:rPr>
        <w:t>, …) and the performance</w:t>
      </w:r>
      <w:r w:rsidR="00F029AF">
        <w:rPr>
          <w:rFonts w:eastAsia="맑은 고딕"/>
          <w:lang w:eastAsia="ko-KR"/>
        </w:rPr>
        <w:t xml:space="preserve"> is</w:t>
      </w:r>
      <w:r>
        <w:rPr>
          <w:rFonts w:eastAsia="맑은 고딕"/>
          <w:lang w:eastAsia="ko-KR"/>
        </w:rPr>
        <w:t xml:space="preserve"> compared with the predicted RSRP value and the real RSRP value. For predicted RSRP values, it is inferred with combined test dataset for various frequency </w:t>
      </w:r>
      <w:r w:rsidR="000B5901">
        <w:rPr>
          <w:rFonts w:eastAsia="맑은 고딕"/>
          <w:lang w:eastAsia="ko-KR"/>
        </w:rPr>
        <w:t>combinations</w:t>
      </w:r>
      <w:r>
        <w:rPr>
          <w:rFonts w:eastAsia="맑은 고딕"/>
          <w:lang w:eastAsia="ko-KR"/>
        </w:rPr>
        <w:t xml:space="preserve"> (e.g., </w:t>
      </w:r>
      <m:oMath>
        <m:sSub>
          <m:sSubPr>
            <m:ctrlPr>
              <w:rPr>
                <w:rFonts w:ascii="Cambria Math" w:eastAsia="맑은 고딕" w:hAnsi="Cambria Math"/>
                <w:i/>
                <w:lang w:eastAsia="ko-KR"/>
              </w:rPr>
            </m:ctrlPr>
          </m:sSubPr>
          <m:e>
            <m:r>
              <w:rPr>
                <w:rFonts w:ascii="Cambria Math" w:eastAsia="맑은 고딕" w:hAnsi="Cambria Math"/>
                <w:lang w:eastAsia="ko-KR"/>
              </w:rPr>
              <m:t>f</m:t>
            </m:r>
          </m:e>
          <m:sub>
            <m:r>
              <w:rPr>
                <w:rFonts w:ascii="Cambria Math" w:eastAsia="맑은 고딕" w:hAnsi="Cambria Math"/>
                <w:lang w:eastAsia="ko-KR"/>
              </w:rPr>
              <m:t>s, 1</m:t>
            </m:r>
          </m:sub>
        </m:sSub>
        <m:r>
          <w:rPr>
            <w:rFonts w:ascii="Cambria Math" w:eastAsia="맑은 고딕" w:hAnsi="Cambria Math"/>
            <w:lang w:eastAsia="ko-KR"/>
          </w:rPr>
          <m:t>→</m:t>
        </m:r>
        <m:sSub>
          <m:sSubPr>
            <m:ctrlPr>
              <w:rPr>
                <w:rFonts w:ascii="Cambria Math" w:eastAsia="맑은 고딕" w:hAnsi="Cambria Math"/>
                <w:i/>
                <w:lang w:eastAsia="ko-KR"/>
              </w:rPr>
            </m:ctrlPr>
          </m:sSubPr>
          <m:e>
            <m:r>
              <w:rPr>
                <w:rFonts w:ascii="Cambria Math" w:eastAsia="맑은 고딕" w:hAnsi="Cambria Math"/>
                <w:lang w:eastAsia="ko-KR"/>
              </w:rPr>
              <m:t>f</m:t>
            </m:r>
          </m:e>
          <m:sub>
            <m:r>
              <w:rPr>
                <w:rFonts w:ascii="Cambria Math" w:eastAsia="맑은 고딕" w:hAnsi="Cambria Math"/>
                <w:lang w:eastAsia="ko-KR"/>
              </w:rPr>
              <m:t>t,1</m:t>
            </m:r>
          </m:sub>
        </m:sSub>
      </m:oMath>
      <w:r>
        <w:rPr>
          <w:rFonts w:eastAsia="맑은 고딕"/>
          <w:lang w:eastAsia="ko-KR"/>
        </w:rPr>
        <w:t xml:space="preserve">, </w:t>
      </w:r>
      <m:oMath>
        <m:sSub>
          <m:sSubPr>
            <m:ctrlPr>
              <w:rPr>
                <w:rFonts w:ascii="Cambria Math" w:eastAsia="맑은 고딕" w:hAnsi="Cambria Math"/>
                <w:i/>
                <w:lang w:eastAsia="ko-KR"/>
              </w:rPr>
            </m:ctrlPr>
          </m:sSubPr>
          <m:e>
            <m:r>
              <w:rPr>
                <w:rFonts w:ascii="Cambria Math" w:eastAsia="맑은 고딕" w:hAnsi="Cambria Math"/>
                <w:lang w:eastAsia="ko-KR"/>
              </w:rPr>
              <m:t>f</m:t>
            </m:r>
          </m:e>
          <m:sub>
            <m:r>
              <w:rPr>
                <w:rFonts w:ascii="Cambria Math" w:eastAsia="맑은 고딕" w:hAnsi="Cambria Math"/>
                <w:lang w:eastAsia="ko-KR"/>
              </w:rPr>
              <m:t>s, 2</m:t>
            </m:r>
          </m:sub>
        </m:sSub>
        <m:r>
          <w:rPr>
            <w:rFonts w:ascii="Cambria Math" w:eastAsia="맑은 고딕" w:hAnsi="Cambria Math"/>
            <w:lang w:eastAsia="ko-KR"/>
          </w:rPr>
          <m:t>→</m:t>
        </m:r>
        <m:sSub>
          <m:sSubPr>
            <m:ctrlPr>
              <w:rPr>
                <w:rFonts w:ascii="Cambria Math" w:eastAsia="맑은 고딕" w:hAnsi="Cambria Math"/>
                <w:i/>
                <w:lang w:eastAsia="ko-KR"/>
              </w:rPr>
            </m:ctrlPr>
          </m:sSubPr>
          <m:e>
            <m:r>
              <w:rPr>
                <w:rFonts w:ascii="Cambria Math" w:eastAsia="맑은 고딕" w:hAnsi="Cambria Math"/>
                <w:lang w:eastAsia="ko-KR"/>
              </w:rPr>
              <m:t>f</m:t>
            </m:r>
          </m:e>
          <m:sub>
            <m:r>
              <w:rPr>
                <w:rFonts w:ascii="Cambria Math" w:eastAsia="맑은 고딕" w:hAnsi="Cambria Math"/>
                <w:lang w:eastAsia="ko-KR"/>
              </w:rPr>
              <m:t>t,2</m:t>
            </m:r>
          </m:sub>
        </m:sSub>
      </m:oMath>
      <w:r>
        <w:rPr>
          <w:rFonts w:eastAsia="맑은 고딕" w:hint="eastAsia"/>
          <w:lang w:eastAsia="ko-KR"/>
        </w:rPr>
        <w:t>,</w:t>
      </w:r>
      <w:r>
        <w:rPr>
          <w:rFonts w:eastAsia="맑은 고딕"/>
          <w:lang w:eastAsia="ko-KR"/>
        </w:rPr>
        <w:t xml:space="preserve"> </w:t>
      </w:r>
      <m:oMath>
        <m:sSub>
          <m:sSubPr>
            <m:ctrlPr>
              <w:rPr>
                <w:rFonts w:ascii="Cambria Math" w:eastAsia="맑은 고딕" w:hAnsi="Cambria Math"/>
                <w:i/>
                <w:lang w:eastAsia="ko-KR"/>
              </w:rPr>
            </m:ctrlPr>
          </m:sSubPr>
          <m:e>
            <m:r>
              <w:rPr>
                <w:rFonts w:ascii="Cambria Math" w:eastAsia="맑은 고딕" w:hAnsi="Cambria Math"/>
                <w:lang w:eastAsia="ko-KR"/>
              </w:rPr>
              <m:t>f</m:t>
            </m:r>
          </m:e>
          <m:sub>
            <m:r>
              <w:rPr>
                <w:rFonts w:ascii="Cambria Math" w:eastAsia="맑은 고딕" w:hAnsi="Cambria Math"/>
                <w:lang w:eastAsia="ko-KR"/>
              </w:rPr>
              <m:t>s,3</m:t>
            </m:r>
          </m:sub>
        </m:sSub>
        <m:r>
          <w:rPr>
            <w:rFonts w:ascii="Cambria Math" w:eastAsia="맑은 고딕" w:hAnsi="Cambria Math"/>
            <w:lang w:eastAsia="ko-KR"/>
          </w:rPr>
          <m:t>→</m:t>
        </m:r>
        <m:sSub>
          <m:sSubPr>
            <m:ctrlPr>
              <w:rPr>
                <w:rFonts w:ascii="Cambria Math" w:eastAsia="맑은 고딕" w:hAnsi="Cambria Math"/>
                <w:i/>
                <w:lang w:eastAsia="ko-KR"/>
              </w:rPr>
            </m:ctrlPr>
          </m:sSubPr>
          <m:e>
            <m:r>
              <w:rPr>
                <w:rFonts w:ascii="Cambria Math" w:eastAsia="맑은 고딕" w:hAnsi="Cambria Math"/>
                <w:lang w:eastAsia="ko-KR"/>
              </w:rPr>
              <m:t>f</m:t>
            </m:r>
          </m:e>
          <m:sub>
            <m:r>
              <w:rPr>
                <w:rFonts w:ascii="Cambria Math" w:eastAsia="맑은 고딕" w:hAnsi="Cambria Math"/>
                <w:lang w:eastAsia="ko-KR"/>
              </w:rPr>
              <m:t>t,3</m:t>
            </m:r>
          </m:sub>
        </m:sSub>
      </m:oMath>
      <w:r>
        <w:rPr>
          <w:rFonts w:eastAsia="맑은 고딕"/>
          <w:lang w:eastAsia="ko-KR"/>
        </w:rPr>
        <w:t xml:space="preserve">, …).  </w:t>
      </w:r>
    </w:p>
    <w:p w14:paraId="59E96962" w14:textId="77777777" w:rsidR="003E4450" w:rsidRDefault="003E4450" w:rsidP="003E4450">
      <w:pPr>
        <w:tabs>
          <w:tab w:val="left" w:pos="3230"/>
        </w:tabs>
        <w:rPr>
          <w:rFonts w:eastAsia="맑은 고딕"/>
          <w:lang w:eastAsia="ko-KR"/>
        </w:rPr>
      </w:pPr>
      <w:r>
        <w:rPr>
          <w:rFonts w:eastAsia="맑은 고딕"/>
          <w:lang w:eastAsia="ko-KR"/>
        </w:rPr>
        <w:tab/>
      </w:r>
    </w:p>
    <w:p w14:paraId="6A7CC837" w14:textId="6AE70D5C" w:rsidR="003E4450" w:rsidRDefault="003E4450" w:rsidP="003E4450">
      <w:pPr>
        <w:rPr>
          <w:rFonts w:eastAsia="맑은 고딕"/>
          <w:lang w:eastAsia="ko-KR"/>
        </w:rPr>
      </w:pPr>
      <m:oMath>
        <m:r>
          <w:rPr>
            <w:rFonts w:ascii="Cambria Math" w:eastAsia="맑은 고딕" w:hAnsi="Cambria Math"/>
            <w:lang w:eastAsia="ko-KR"/>
          </w:rPr>
          <m:t>R</m:t>
        </m:r>
        <m:sSub>
          <m:sSubPr>
            <m:ctrlPr>
              <w:rPr>
                <w:rFonts w:ascii="Cambria Math" w:eastAsia="맑은 고딕" w:hAnsi="Cambria Math"/>
                <w:i/>
                <w:lang w:eastAsia="ko-KR"/>
              </w:rPr>
            </m:ctrlPr>
          </m:sSubPr>
          <m:e>
            <m:r>
              <w:rPr>
                <w:rFonts w:ascii="Cambria Math" w:eastAsia="맑은 고딕" w:hAnsi="Cambria Math"/>
                <w:lang w:eastAsia="ko-KR"/>
              </w:rPr>
              <m:t>D</m:t>
            </m:r>
          </m:e>
          <m:sub>
            <m:r>
              <w:rPr>
                <w:rFonts w:ascii="Cambria Math" w:eastAsia="맑은 고딕" w:hAnsi="Cambria Math"/>
                <w:lang w:eastAsia="ko-KR"/>
              </w:rPr>
              <m:t>ref,freq</m:t>
            </m:r>
          </m:sub>
        </m:sSub>
      </m:oMath>
      <w:r>
        <w:rPr>
          <w:rFonts w:eastAsia="맑은 고딕"/>
          <w:lang w:eastAsia="ko-KR"/>
        </w:rPr>
        <w:t xml:space="preserve"> (RSRP difference as reference</w:t>
      </w:r>
      <w:r w:rsidR="00AD6EA1">
        <w:rPr>
          <w:rFonts w:eastAsia="맑은 고딕"/>
          <w:lang w:eastAsia="ko-KR"/>
        </w:rPr>
        <w:t xml:space="preserve"> on frequency</w:t>
      </w:r>
      <w:r>
        <w:rPr>
          <w:rFonts w:eastAsia="맑은 고딕"/>
          <w:lang w:eastAsia="ko-KR"/>
        </w:rPr>
        <w:t>): Averaged RSRP difference for each reference</w:t>
      </w:r>
      <w:r w:rsidR="00827705">
        <w:rPr>
          <w:rFonts w:eastAsia="맑은 고딕"/>
          <w:lang w:eastAsia="ko-KR"/>
        </w:rPr>
        <w:t>,</w:t>
      </w:r>
      <w:r>
        <w:rPr>
          <w:rFonts w:eastAsia="맑은 고딕"/>
          <w:lang w:eastAsia="ko-KR"/>
        </w:rPr>
        <w:t xml:space="preserve"> </w:t>
      </w:r>
      <w:r w:rsidR="00827705">
        <w:rPr>
          <w:rFonts w:eastAsia="맑은 고딕"/>
          <w:lang w:eastAsia="ko-KR"/>
        </w:rPr>
        <w:t xml:space="preserve">where model is trained with specific frequency combination dataset and RSRP is predicted with the specific frequency combination test dataset. i.e.,  </w:t>
      </w:r>
      <w:r>
        <w:rPr>
          <w:rFonts w:eastAsia="맑은 고딕"/>
          <w:lang w:eastAsia="ko-KR"/>
        </w:rPr>
        <w:t xml:space="preserve">  </w:t>
      </w:r>
    </w:p>
    <w:p w14:paraId="5019CA3C" w14:textId="143232D3" w:rsidR="003E4450" w:rsidRDefault="003E4450" w:rsidP="00395AB5">
      <w:pPr>
        <w:jc w:val="center"/>
        <w:rPr>
          <w:rFonts w:eastAsia="맑은 고딕"/>
          <w:lang w:eastAsia="ko-KR"/>
        </w:rPr>
      </w:pPr>
      <m:oMathPara>
        <m:oMath>
          <m:r>
            <w:rPr>
              <w:rFonts w:ascii="Cambria Math" w:eastAsia="맑은 고딕" w:hAnsi="Cambria Math"/>
              <w:lang w:eastAsia="ko-KR"/>
            </w:rPr>
            <m:t>R</m:t>
          </m:r>
          <m:sSub>
            <m:sSubPr>
              <m:ctrlPr>
                <w:rPr>
                  <w:rFonts w:ascii="Cambria Math" w:eastAsia="맑은 고딕" w:hAnsi="Cambria Math"/>
                  <w:i/>
                  <w:lang w:eastAsia="ko-KR"/>
                </w:rPr>
              </m:ctrlPr>
            </m:sSubPr>
            <m:e>
              <m:r>
                <w:rPr>
                  <w:rFonts w:ascii="Cambria Math" w:eastAsia="맑은 고딕" w:hAnsi="Cambria Math"/>
                  <w:lang w:eastAsia="ko-KR"/>
                </w:rPr>
                <m:t>D</m:t>
              </m:r>
            </m:e>
            <m:sub>
              <m:r>
                <w:rPr>
                  <w:rFonts w:ascii="Cambria Math" w:eastAsia="맑은 고딕" w:hAnsi="Cambria Math"/>
                  <w:lang w:eastAsia="ko-KR"/>
                </w:rPr>
                <m:t>ref,freq</m:t>
              </m:r>
            </m:sub>
          </m:sSub>
          <m:r>
            <w:rPr>
              <w:rFonts w:ascii="Cambria Math" w:eastAsia="맑은 고딕" w:hAnsi="Cambria Math"/>
              <w:lang w:eastAsia="ko-KR"/>
            </w:rPr>
            <m:t>=</m:t>
          </m:r>
          <m:f>
            <m:fPr>
              <m:ctrlPr>
                <w:rPr>
                  <w:rFonts w:ascii="Cambria Math" w:eastAsia="맑은 고딕" w:hAnsi="Cambria Math"/>
                  <w:i/>
                  <w:lang w:eastAsia="ko-KR"/>
                </w:rPr>
              </m:ctrlPr>
            </m:fPr>
            <m:num>
              <m:nary>
                <m:naryPr>
                  <m:chr m:val="∑"/>
                  <m:limLoc m:val="undOvr"/>
                  <m:ctrlPr>
                    <w:rPr>
                      <w:rFonts w:ascii="Cambria Math" w:eastAsia="맑은 고딕" w:hAnsi="Cambria Math"/>
                      <w:i/>
                      <w:lang w:eastAsia="ko-KR"/>
                    </w:rPr>
                  </m:ctrlPr>
                </m:naryPr>
                <m:sub>
                  <m:r>
                    <w:rPr>
                      <w:rFonts w:ascii="Cambria Math" w:eastAsia="맑은 고딕" w:hAnsi="Cambria Math"/>
                      <w:lang w:eastAsia="ko-KR"/>
                    </w:rPr>
                    <m:t>k=1</m:t>
                  </m:r>
                </m:sub>
                <m:sup>
                  <m:r>
                    <w:rPr>
                      <w:rFonts w:ascii="Cambria Math" w:eastAsia="맑은 고딕" w:hAnsi="Cambria Math"/>
                      <w:lang w:eastAsia="ko-KR"/>
                    </w:rPr>
                    <m:t>N</m:t>
                  </m:r>
                </m:sup>
                <m:e>
                  <m:r>
                    <w:rPr>
                      <w:rFonts w:ascii="Cambria Math" w:eastAsia="맑은 고딕" w:hAnsi="Cambria Math"/>
                      <w:lang w:eastAsia="ko-KR"/>
                    </w:rPr>
                    <m:t>R</m:t>
                  </m:r>
                  <m:sSub>
                    <m:sSubPr>
                      <m:ctrlPr>
                        <w:rPr>
                          <w:rFonts w:ascii="Cambria Math" w:eastAsia="맑은 고딕" w:hAnsi="Cambria Math"/>
                          <w:i/>
                          <w:lang w:eastAsia="ko-KR"/>
                        </w:rPr>
                      </m:ctrlPr>
                    </m:sSubPr>
                    <m:e>
                      <m:r>
                        <w:rPr>
                          <w:rFonts w:ascii="Cambria Math" w:eastAsia="맑은 고딕" w:hAnsi="Cambria Math"/>
                          <w:lang w:eastAsia="ko-KR"/>
                        </w:rPr>
                        <m:t>D</m:t>
                      </m:r>
                    </m:e>
                    <m:sub>
                      <m:r>
                        <w:rPr>
                          <w:rFonts w:ascii="Cambria Math" w:eastAsia="맑은 고딕" w:hAnsi="Cambria Math"/>
                          <w:lang w:eastAsia="ko-KR"/>
                        </w:rPr>
                        <m:t>ref,freq_k</m:t>
                      </m:r>
                    </m:sub>
                  </m:sSub>
                </m:e>
              </m:nary>
            </m:num>
            <m:den>
              <m:r>
                <w:rPr>
                  <w:rFonts w:ascii="Cambria Math" w:eastAsia="맑은 고딕" w:hAnsi="Cambria Math"/>
                  <w:lang w:eastAsia="ko-KR"/>
                </w:rPr>
                <m:t>N</m:t>
              </m:r>
            </m:den>
          </m:f>
        </m:oMath>
      </m:oMathPara>
    </w:p>
    <w:p w14:paraId="08703AFD" w14:textId="77777777" w:rsidR="003E4450" w:rsidRPr="00C4303C" w:rsidRDefault="003E4450" w:rsidP="003E4450">
      <w:pPr>
        <w:rPr>
          <w:rFonts w:eastAsia="맑은 고딕"/>
          <w:lang w:eastAsia="ko-KR"/>
        </w:rPr>
      </w:pPr>
    </w:p>
    <w:p w14:paraId="510A0990" w14:textId="67A4C4D9" w:rsidR="00AD6EA1" w:rsidRDefault="003E4450" w:rsidP="00EC7A27">
      <w:pPr>
        <w:rPr>
          <w:rFonts w:eastAsia="맑은 고딕"/>
          <w:lang w:eastAsia="ko-KR"/>
        </w:rPr>
      </w:pPr>
      <m:oMath>
        <m:r>
          <w:rPr>
            <w:rFonts w:ascii="Cambria Math" w:eastAsia="맑은 고딕" w:hAnsi="Cambria Math"/>
            <w:lang w:eastAsia="ko-KR"/>
          </w:rPr>
          <m:t>R</m:t>
        </m:r>
        <m:sSub>
          <m:sSubPr>
            <m:ctrlPr>
              <w:rPr>
                <w:rFonts w:ascii="Cambria Math" w:eastAsia="맑은 고딕" w:hAnsi="Cambria Math"/>
                <w:i/>
                <w:lang w:eastAsia="ko-KR"/>
              </w:rPr>
            </m:ctrlPr>
          </m:sSubPr>
          <m:e>
            <m:r>
              <w:rPr>
                <w:rFonts w:ascii="Cambria Math" w:eastAsia="맑은 고딕" w:hAnsi="Cambria Math"/>
                <w:lang w:eastAsia="ko-KR"/>
              </w:rPr>
              <m:t>D</m:t>
            </m:r>
          </m:e>
          <m:sub>
            <m:r>
              <w:rPr>
                <w:rFonts w:ascii="Cambria Math" w:eastAsia="맑은 고딕" w:hAnsi="Cambria Math"/>
                <w:lang w:eastAsia="ko-KR"/>
              </w:rPr>
              <m:t>ref,freq_k</m:t>
            </m:r>
          </m:sub>
        </m:sSub>
      </m:oMath>
      <w:r>
        <w:rPr>
          <w:rFonts w:eastAsia="맑은 고딕"/>
          <w:lang w:eastAsia="ko-KR"/>
        </w:rPr>
        <w:t xml:space="preserve"> (RRM difference with </w:t>
      </w:r>
      <w:r w:rsidR="00AD6EA1">
        <w:rPr>
          <w:rFonts w:eastAsia="맑은 고딕"/>
          <w:lang w:eastAsia="ko-KR"/>
        </w:rPr>
        <w:t xml:space="preserve">frequency </w:t>
      </w:r>
      <w:r w:rsidR="000B5901">
        <w:rPr>
          <w:rFonts w:eastAsia="맑은 고딕"/>
          <w:lang w:eastAsia="ko-KR"/>
        </w:rPr>
        <w:t>combination</w:t>
      </w:r>
      <w:r w:rsidR="00AD6EA1">
        <w:rPr>
          <w:rFonts w:eastAsia="맑은 고딕"/>
          <w:lang w:eastAsia="ko-KR"/>
        </w:rPr>
        <w:t xml:space="preserve"> k</w:t>
      </w:r>
      <w:r>
        <w:rPr>
          <w:rFonts w:eastAsia="맑은 고딕"/>
          <w:lang w:eastAsia="ko-KR"/>
        </w:rPr>
        <w:t xml:space="preserve"> dataset</w:t>
      </w:r>
      <w:r w:rsidR="000B5901">
        <w:rPr>
          <w:rFonts w:eastAsia="맑은 고딕"/>
          <w:lang w:eastAsia="ko-KR"/>
        </w:rPr>
        <w:t xml:space="preserve">, i.e., </w:t>
      </w:r>
      <m:oMath>
        <m:sSub>
          <m:sSubPr>
            <m:ctrlPr>
              <w:rPr>
                <w:rFonts w:ascii="Cambria Math" w:eastAsia="맑은 고딕" w:hAnsi="Cambria Math"/>
                <w:i/>
                <w:lang w:eastAsia="ko-KR"/>
              </w:rPr>
            </m:ctrlPr>
          </m:sSubPr>
          <m:e>
            <m:r>
              <w:rPr>
                <w:rFonts w:ascii="Cambria Math" w:eastAsia="맑은 고딕" w:hAnsi="Cambria Math"/>
                <w:lang w:eastAsia="ko-KR"/>
              </w:rPr>
              <m:t>f</m:t>
            </m:r>
          </m:e>
          <m:sub>
            <m:r>
              <w:rPr>
                <w:rFonts w:ascii="Cambria Math" w:eastAsia="맑은 고딕" w:hAnsi="Cambria Math"/>
                <w:lang w:eastAsia="ko-KR"/>
              </w:rPr>
              <m:t>s, k</m:t>
            </m:r>
          </m:sub>
        </m:sSub>
        <m:r>
          <w:rPr>
            <w:rFonts w:ascii="Cambria Math" w:eastAsia="맑은 고딕" w:hAnsi="Cambria Math"/>
            <w:lang w:eastAsia="ko-KR"/>
          </w:rPr>
          <m:t>→</m:t>
        </m:r>
        <m:sSub>
          <m:sSubPr>
            <m:ctrlPr>
              <w:rPr>
                <w:rFonts w:ascii="Cambria Math" w:eastAsia="맑은 고딕" w:hAnsi="Cambria Math"/>
                <w:i/>
                <w:lang w:eastAsia="ko-KR"/>
              </w:rPr>
            </m:ctrlPr>
          </m:sSubPr>
          <m:e>
            <m:r>
              <w:rPr>
                <w:rFonts w:ascii="Cambria Math" w:eastAsia="맑은 고딕" w:hAnsi="Cambria Math"/>
                <w:lang w:eastAsia="ko-KR"/>
              </w:rPr>
              <m:t>f</m:t>
            </m:r>
          </m:e>
          <m:sub>
            <m:r>
              <w:rPr>
                <w:rFonts w:ascii="Cambria Math" w:eastAsia="맑은 고딕" w:hAnsi="Cambria Math"/>
                <w:lang w:eastAsia="ko-KR"/>
              </w:rPr>
              <m:t>t,k</m:t>
            </m:r>
          </m:sub>
        </m:sSub>
      </m:oMath>
      <w:r>
        <w:rPr>
          <w:rFonts w:eastAsia="맑은 고딕"/>
          <w:lang w:eastAsia="ko-KR"/>
        </w:rPr>
        <w:t xml:space="preserve">): AI/ML model is trained with </w:t>
      </w:r>
      <w:r w:rsidR="00AD6EA1">
        <w:rPr>
          <w:rFonts w:eastAsia="맑은 고딕"/>
          <w:lang w:eastAsia="ko-KR"/>
        </w:rPr>
        <w:t xml:space="preserve">specific </w:t>
      </w:r>
      <w:r w:rsidR="000B5901">
        <w:rPr>
          <w:rFonts w:eastAsia="맑은 고딕"/>
          <w:lang w:eastAsia="ko-KR"/>
        </w:rPr>
        <w:t xml:space="preserve">frequency combination k </w:t>
      </w:r>
      <w:r>
        <w:rPr>
          <w:rFonts w:eastAsia="맑은 고딕"/>
          <w:lang w:eastAsia="ko-KR"/>
        </w:rPr>
        <w:t>training dataset and the performance</w:t>
      </w:r>
      <w:r w:rsidR="00607B20">
        <w:rPr>
          <w:rFonts w:eastAsia="맑은 고딕"/>
          <w:lang w:eastAsia="ko-KR"/>
        </w:rPr>
        <w:t xml:space="preserve"> is</w:t>
      </w:r>
      <w:r>
        <w:rPr>
          <w:rFonts w:eastAsia="맑은 고딕"/>
          <w:lang w:eastAsia="ko-KR"/>
        </w:rPr>
        <w:t xml:space="preserve"> compared with the predicted RSRP value and the real RSRP value. For predicted RSRP values, it is inferred </w:t>
      </w:r>
      <w:r w:rsidR="00AD6EA1">
        <w:rPr>
          <w:rFonts w:eastAsia="맑은 고딕"/>
          <w:lang w:eastAsia="ko-KR"/>
        </w:rPr>
        <w:t xml:space="preserve">with specific frequency </w:t>
      </w:r>
      <w:r w:rsidR="000B5901">
        <w:rPr>
          <w:rFonts w:eastAsia="맑은 고딕"/>
          <w:lang w:eastAsia="ko-KR"/>
        </w:rPr>
        <w:t xml:space="preserve">combination </w:t>
      </w:r>
      <w:r w:rsidR="00AD6EA1">
        <w:rPr>
          <w:rFonts w:eastAsia="맑은 고딕"/>
          <w:lang w:eastAsia="ko-KR"/>
        </w:rPr>
        <w:t>k test dataset</w:t>
      </w:r>
      <w:r>
        <w:rPr>
          <w:rFonts w:eastAsia="맑은 고딕"/>
          <w:lang w:eastAsia="ko-KR"/>
        </w:rPr>
        <w:t>.</w:t>
      </w:r>
      <w:r w:rsidR="00AD6EA1">
        <w:rPr>
          <w:rFonts w:eastAsia="맑은 고딕"/>
          <w:lang w:eastAsia="ko-KR"/>
        </w:rPr>
        <w:t xml:space="preserve"> In here, frequency </w:t>
      </w:r>
      <w:r w:rsidR="000B5901">
        <w:rPr>
          <w:rFonts w:eastAsia="맑은 고딕"/>
          <w:lang w:eastAsia="ko-KR"/>
        </w:rPr>
        <w:t xml:space="preserve">combination </w:t>
      </w:r>
      <w:r w:rsidR="00AD6EA1">
        <w:rPr>
          <w:rFonts w:eastAsia="맑은 고딕"/>
          <w:lang w:eastAsia="ko-KR"/>
        </w:rPr>
        <w:t>information does not need to be used as input for AL/ML model.</w:t>
      </w:r>
    </w:p>
    <w:p w14:paraId="0FBE45EC" w14:textId="14532439" w:rsidR="00F029AF" w:rsidRDefault="00AD6EA1" w:rsidP="00AD6EA1">
      <w:pPr>
        <w:rPr>
          <w:rFonts w:eastAsia="맑은 고딕"/>
          <w:lang w:eastAsia="ko-KR"/>
        </w:rPr>
      </w:pPr>
      <w:r>
        <w:rPr>
          <w:rFonts w:eastAsia="맑은 고딕"/>
          <w:b/>
          <w:lang w:val="en-US" w:eastAsia="ko-KR"/>
        </w:rPr>
        <w:t>Proposal 7</w:t>
      </w:r>
      <w:r w:rsidRPr="00456BD3">
        <w:rPr>
          <w:rFonts w:eastAsia="맑은 고딕"/>
          <w:b/>
          <w:lang w:val="en-US" w:eastAsia="ko-KR"/>
        </w:rPr>
        <w:t xml:space="preserve">: </w:t>
      </w:r>
      <w:r w:rsidR="00F029AF" w:rsidRPr="00EC7A27">
        <w:rPr>
          <w:rFonts w:eastAsia="맑은 고딕"/>
          <w:b/>
          <w:lang w:eastAsia="ko-KR"/>
        </w:rPr>
        <w:t xml:space="preserve">RAN2 </w:t>
      </w:r>
      <w:r w:rsidR="00F029AF" w:rsidRPr="00010EF7">
        <w:rPr>
          <w:rFonts w:eastAsia="맑은 고딕"/>
          <w:b/>
          <w:lang w:eastAsia="ko-KR"/>
        </w:rPr>
        <w:t xml:space="preserve">to study the generalization issue with different </w:t>
      </w:r>
      <w:r w:rsidR="00F029AF">
        <w:rPr>
          <w:rFonts w:eastAsia="맑은 고딕"/>
          <w:b/>
          <w:lang w:eastAsia="ko-KR"/>
        </w:rPr>
        <w:t>source/target frequency combinations</w:t>
      </w:r>
      <w:r w:rsidR="00F029AF" w:rsidRPr="00010EF7">
        <w:rPr>
          <w:rFonts w:eastAsia="맑은 고딕"/>
          <w:b/>
          <w:lang w:eastAsia="ko-KR"/>
        </w:rPr>
        <w:t xml:space="preserve"> in </w:t>
      </w:r>
      <w:r w:rsidR="00F029AF">
        <w:rPr>
          <w:rFonts w:eastAsia="맑은 고딕"/>
          <w:b/>
          <w:lang w:eastAsia="ko-KR"/>
        </w:rPr>
        <w:t>frequency</w:t>
      </w:r>
      <w:r w:rsidR="00F029AF" w:rsidRPr="00010EF7">
        <w:rPr>
          <w:rFonts w:eastAsia="맑은 고딕"/>
          <w:b/>
          <w:lang w:eastAsia="ko-KR"/>
        </w:rPr>
        <w:t xml:space="preserve"> domain RRM prediction based on the following metric</w:t>
      </w:r>
    </w:p>
    <w:p w14:paraId="4C084968" w14:textId="77777777" w:rsidR="00607B20" w:rsidRDefault="00171812" w:rsidP="00607B20">
      <w:pPr>
        <w:rPr>
          <w:rFonts w:eastAsia="맑은 고딕"/>
          <w:lang w:eastAsia="ko-KR"/>
        </w:rPr>
      </w:pPr>
      <m:oMath>
        <m:sSub>
          <m:sSubPr>
            <m:ctrlPr>
              <w:rPr>
                <w:rFonts w:ascii="Cambria Math" w:eastAsia="맑은 고딕" w:hAnsi="Cambria Math"/>
                <w:i/>
                <w:lang w:eastAsia="ko-KR"/>
              </w:rPr>
            </m:ctrlPr>
          </m:sSubPr>
          <m:e>
            <m:r>
              <w:rPr>
                <w:rFonts w:ascii="Cambria Math" w:eastAsia="맑은 고딕" w:hAnsi="Cambria Math"/>
                <w:lang w:eastAsia="ko-KR"/>
              </w:rPr>
              <m:t>L</m:t>
            </m:r>
          </m:e>
          <m:sub>
            <m:r>
              <w:rPr>
                <w:rFonts w:ascii="Cambria Math" w:eastAsia="맑은 고딕" w:hAnsi="Cambria Math"/>
                <w:lang w:eastAsia="ko-KR"/>
              </w:rPr>
              <m:t>general,freq</m:t>
            </m:r>
          </m:sub>
        </m:sSub>
      </m:oMath>
      <w:r w:rsidR="00607B20">
        <w:rPr>
          <w:rFonts w:eastAsia="맑은 고딕"/>
          <w:lang w:eastAsia="ko-KR"/>
        </w:rPr>
        <w:t xml:space="preserve"> (Loss of generalization on frequency): </w:t>
      </w:r>
    </w:p>
    <w:p w14:paraId="21BF8970" w14:textId="321C8813" w:rsidR="00607B20" w:rsidRPr="00607B20" w:rsidRDefault="00171812" w:rsidP="00AD6EA1">
      <w:pPr>
        <w:rPr>
          <w:rFonts w:eastAsia="맑은 고딕"/>
          <w:lang w:eastAsia="ko-KR"/>
        </w:rPr>
      </w:pPr>
      <m:oMathPara>
        <m:oMath>
          <m:sSub>
            <m:sSubPr>
              <m:ctrlPr>
                <w:rPr>
                  <w:rFonts w:ascii="Cambria Math" w:eastAsia="맑은 고딕" w:hAnsi="Cambria Math"/>
                  <w:i/>
                  <w:lang w:eastAsia="ko-KR"/>
                </w:rPr>
              </m:ctrlPr>
            </m:sSubPr>
            <m:e>
              <m:r>
                <w:rPr>
                  <w:rFonts w:ascii="Cambria Math" w:eastAsia="맑은 고딕" w:hAnsi="Cambria Math"/>
                  <w:lang w:eastAsia="ko-KR"/>
                </w:rPr>
                <m:t>L</m:t>
              </m:r>
            </m:e>
            <m:sub>
              <m:r>
                <w:rPr>
                  <w:rFonts w:ascii="Cambria Math" w:eastAsia="맑은 고딕" w:hAnsi="Cambria Math"/>
                  <w:lang w:eastAsia="ko-KR"/>
                </w:rPr>
                <m:t>general, freq</m:t>
              </m:r>
            </m:sub>
          </m:sSub>
          <m:r>
            <w:rPr>
              <w:rFonts w:ascii="Cambria Math" w:eastAsia="맑은 고딕" w:hAnsi="Cambria Math"/>
              <w:lang w:eastAsia="ko-KR"/>
            </w:rPr>
            <m:t>=</m:t>
          </m:r>
          <m:f>
            <m:fPr>
              <m:ctrlPr>
                <w:rPr>
                  <w:rFonts w:ascii="Cambria Math" w:eastAsia="맑은 고딕" w:hAnsi="Cambria Math"/>
                  <w:i/>
                  <w:lang w:eastAsia="ko-KR"/>
                </w:rPr>
              </m:ctrlPr>
            </m:fPr>
            <m:num>
              <m:r>
                <w:rPr>
                  <w:rFonts w:ascii="Cambria Math" w:eastAsia="맑은 고딕" w:hAnsi="Cambria Math"/>
                  <w:lang w:eastAsia="ko-KR"/>
                </w:rPr>
                <m:t>R</m:t>
              </m:r>
              <m:sSub>
                <m:sSubPr>
                  <m:ctrlPr>
                    <w:rPr>
                      <w:rFonts w:ascii="Cambria Math" w:eastAsia="맑은 고딕" w:hAnsi="Cambria Math"/>
                      <w:i/>
                      <w:lang w:eastAsia="ko-KR"/>
                    </w:rPr>
                  </m:ctrlPr>
                </m:sSubPr>
                <m:e>
                  <m:r>
                    <w:rPr>
                      <w:rFonts w:ascii="Cambria Math" w:eastAsia="맑은 고딕" w:hAnsi="Cambria Math"/>
                      <w:lang w:eastAsia="ko-KR"/>
                    </w:rPr>
                    <m:t>D</m:t>
                  </m:r>
                </m:e>
                <m:sub>
                  <m:r>
                    <w:rPr>
                      <w:rFonts w:ascii="Cambria Math" w:eastAsia="맑은 고딕" w:hAnsi="Cambria Math"/>
                      <w:lang w:eastAsia="ko-KR"/>
                    </w:rPr>
                    <m:t>general, freq</m:t>
                  </m:r>
                </m:sub>
              </m:sSub>
              <m:r>
                <w:rPr>
                  <w:rFonts w:ascii="Cambria Math" w:eastAsia="맑은 고딕" w:hAnsi="Cambria Math"/>
                  <w:lang w:eastAsia="ko-KR"/>
                </w:rPr>
                <m:t>-R</m:t>
              </m:r>
              <m:sSub>
                <m:sSubPr>
                  <m:ctrlPr>
                    <w:rPr>
                      <w:rFonts w:ascii="Cambria Math" w:eastAsia="맑은 고딕" w:hAnsi="Cambria Math"/>
                      <w:i/>
                      <w:lang w:eastAsia="ko-KR"/>
                    </w:rPr>
                  </m:ctrlPr>
                </m:sSubPr>
                <m:e>
                  <m:r>
                    <w:rPr>
                      <w:rFonts w:ascii="Cambria Math" w:eastAsia="맑은 고딕" w:hAnsi="Cambria Math"/>
                      <w:lang w:eastAsia="ko-KR"/>
                    </w:rPr>
                    <m:t>D</m:t>
                  </m:r>
                </m:e>
                <m:sub>
                  <m:r>
                    <w:rPr>
                      <w:rFonts w:ascii="Cambria Math" w:eastAsia="맑은 고딕" w:hAnsi="Cambria Math"/>
                      <w:lang w:eastAsia="ko-KR"/>
                    </w:rPr>
                    <m:t>ref, freq</m:t>
                  </m:r>
                </m:sub>
              </m:sSub>
            </m:num>
            <m:den>
              <m:r>
                <w:rPr>
                  <w:rFonts w:ascii="Cambria Math" w:eastAsia="맑은 고딕" w:hAnsi="Cambria Math"/>
                  <w:lang w:eastAsia="ko-KR"/>
                </w:rPr>
                <m:t>R</m:t>
              </m:r>
              <m:sSub>
                <m:sSubPr>
                  <m:ctrlPr>
                    <w:rPr>
                      <w:rFonts w:ascii="Cambria Math" w:eastAsia="맑은 고딕" w:hAnsi="Cambria Math"/>
                      <w:i/>
                      <w:lang w:eastAsia="ko-KR"/>
                    </w:rPr>
                  </m:ctrlPr>
                </m:sSubPr>
                <m:e>
                  <m:r>
                    <w:rPr>
                      <w:rFonts w:ascii="Cambria Math" w:eastAsia="맑은 고딕" w:hAnsi="Cambria Math"/>
                      <w:lang w:eastAsia="ko-KR"/>
                    </w:rPr>
                    <m:t>D</m:t>
                  </m:r>
                </m:e>
                <m:sub>
                  <m:r>
                    <w:rPr>
                      <w:rFonts w:ascii="Cambria Math" w:eastAsia="맑은 고딕" w:hAnsi="Cambria Math"/>
                      <w:lang w:eastAsia="ko-KR"/>
                    </w:rPr>
                    <m:t>ref, freq</m:t>
                  </m:r>
                </m:sub>
              </m:sSub>
            </m:den>
          </m:f>
        </m:oMath>
      </m:oMathPara>
    </w:p>
    <w:p w14:paraId="21D18000" w14:textId="5C00725A" w:rsidR="0049229C" w:rsidRPr="00860230" w:rsidRDefault="0049229C" w:rsidP="00AD6EA1">
      <w:pPr>
        <w:rPr>
          <w:rFonts w:eastAsiaTheme="minorEastAsia"/>
          <w:b/>
        </w:rPr>
      </w:pPr>
    </w:p>
    <w:p w14:paraId="6F25524F" w14:textId="4F06BCB2" w:rsidR="00E665CE" w:rsidRDefault="007804A1" w:rsidP="007804A1">
      <w:pPr>
        <w:pStyle w:val="1"/>
        <w:rPr>
          <w:rFonts w:eastAsia="맑은 고딕"/>
          <w:lang w:eastAsia="ko-KR"/>
        </w:rPr>
      </w:pPr>
      <w:r>
        <w:rPr>
          <w:rFonts w:eastAsia="맑은 고딕" w:hint="eastAsia"/>
          <w:lang w:eastAsia="ko-KR"/>
        </w:rPr>
        <w:t>3</w:t>
      </w:r>
      <w:r>
        <w:rPr>
          <w:rFonts w:eastAsia="맑은 고딕" w:hint="eastAsia"/>
          <w:lang w:eastAsia="ko-KR"/>
        </w:rPr>
        <w:tab/>
        <w:t>Conclusion</w:t>
      </w:r>
    </w:p>
    <w:p w14:paraId="7C04A647" w14:textId="4EFA79E7" w:rsidR="00A81CB7" w:rsidRDefault="00A81CB7" w:rsidP="00A81CB7">
      <w:pPr>
        <w:rPr>
          <w:rFonts w:eastAsia="맑은 고딕"/>
          <w:lang w:eastAsia="ko-KR"/>
        </w:rPr>
      </w:pPr>
      <w:r w:rsidRPr="00222201">
        <w:rPr>
          <w:rFonts w:eastAsia="맑은 고딕"/>
          <w:lang w:eastAsia="ko-KR"/>
        </w:rPr>
        <w:t>Based on the above, RAN2 is requested to discuss and ag</w:t>
      </w:r>
      <w:r>
        <w:rPr>
          <w:rFonts w:eastAsia="맑은 고딕"/>
          <w:lang w:eastAsia="ko-KR"/>
        </w:rPr>
        <w:t>ree on the following proposals:</w:t>
      </w:r>
    </w:p>
    <w:p w14:paraId="0D00731F" w14:textId="4F9C4A45" w:rsidR="00F029AF" w:rsidRDefault="00F029AF" w:rsidP="00F029AF">
      <w:pPr>
        <w:rPr>
          <w:rFonts w:eastAsia="맑은 고딕"/>
          <w:b/>
          <w:lang w:eastAsia="ko-KR"/>
        </w:rPr>
      </w:pPr>
      <w:r>
        <w:rPr>
          <w:rFonts w:eastAsia="맑은 고딕"/>
          <w:b/>
          <w:lang w:val="en-US" w:eastAsia="ko-KR"/>
        </w:rPr>
        <w:t>Proposal 1</w:t>
      </w:r>
      <w:r w:rsidRPr="00456BD3">
        <w:rPr>
          <w:rFonts w:eastAsia="맑은 고딕"/>
          <w:b/>
          <w:lang w:val="en-US" w:eastAsia="ko-KR"/>
        </w:rPr>
        <w:t xml:space="preserve">: </w:t>
      </w:r>
      <w:r w:rsidRPr="00EC7A27">
        <w:rPr>
          <w:rFonts w:eastAsia="맑은 고딕"/>
          <w:b/>
          <w:lang w:eastAsia="ko-KR"/>
        </w:rPr>
        <w:t>RAN2 to prioritize generalization issues on RRM measurement prediction while deprioritizing generalization issues on measurement/RLF/HOF event prediction</w:t>
      </w:r>
      <w:r>
        <w:rPr>
          <w:rFonts w:eastAsia="맑은 고딕"/>
          <w:b/>
          <w:lang w:eastAsia="ko-KR"/>
        </w:rPr>
        <w:t>.</w:t>
      </w:r>
    </w:p>
    <w:p w14:paraId="39DA0F76" w14:textId="1473A610" w:rsidR="00BC4A34" w:rsidRPr="00BC4A34" w:rsidRDefault="00BC4A34" w:rsidP="00F029AF">
      <w:pPr>
        <w:rPr>
          <w:rFonts w:eastAsia="맑은 고딕"/>
          <w:lang w:eastAsia="ko-KR"/>
        </w:rPr>
      </w:pPr>
      <w:r>
        <w:rPr>
          <w:rFonts w:eastAsia="맑은 고딕"/>
          <w:b/>
          <w:lang w:val="en-US" w:eastAsia="ko-KR"/>
        </w:rPr>
        <w:t>Observation 1:</w:t>
      </w:r>
      <w:r>
        <w:rPr>
          <w:rFonts w:eastAsia="맑은 고딕"/>
          <w:lang w:eastAsia="ko-KR"/>
        </w:rPr>
        <w:t xml:space="preserve"> </w:t>
      </w:r>
      <w:r>
        <w:rPr>
          <w:rFonts w:eastAsia="맑은 고딕"/>
          <w:b/>
          <w:lang w:val="en-US" w:eastAsia="ko-KR"/>
        </w:rPr>
        <w:t>The performance of RRM measurement prediction is affected by UE speed.</w:t>
      </w:r>
    </w:p>
    <w:p w14:paraId="198F1AEA" w14:textId="77777777" w:rsidR="00F029AF" w:rsidRPr="005800A6" w:rsidRDefault="00F029AF" w:rsidP="00F029AF">
      <w:pPr>
        <w:rPr>
          <w:rFonts w:eastAsia="맑은 고딕"/>
          <w:b/>
          <w:lang w:eastAsia="ko-KR"/>
        </w:rPr>
      </w:pPr>
      <w:r>
        <w:rPr>
          <w:rFonts w:eastAsia="맑은 고딕"/>
          <w:b/>
          <w:lang w:val="en-US" w:eastAsia="ko-KR"/>
        </w:rPr>
        <w:t>Proposal 2</w:t>
      </w:r>
      <w:r w:rsidRPr="00456BD3">
        <w:rPr>
          <w:rFonts w:eastAsia="맑은 고딕"/>
          <w:b/>
          <w:lang w:val="en-US" w:eastAsia="ko-KR"/>
        </w:rPr>
        <w:t xml:space="preserve">: </w:t>
      </w:r>
      <w:r w:rsidRPr="00EC7A27">
        <w:rPr>
          <w:rFonts w:eastAsia="맑은 고딕"/>
          <w:b/>
          <w:lang w:eastAsia="ko-KR"/>
        </w:rPr>
        <w:t>RAN2 to study generalization issue on RRM measurement prediction in temporal domain with different UE speed</w:t>
      </w:r>
      <w:r>
        <w:rPr>
          <w:rFonts w:eastAsia="맑은 고딕"/>
          <w:b/>
          <w:lang w:eastAsia="ko-KR"/>
        </w:rPr>
        <w:t>s.</w:t>
      </w:r>
    </w:p>
    <w:p w14:paraId="6510CD65" w14:textId="64D15445" w:rsidR="00607B20" w:rsidRDefault="00F029AF" w:rsidP="00F029AF">
      <w:pPr>
        <w:rPr>
          <w:rFonts w:eastAsia="맑은 고딕"/>
          <w:lang w:eastAsia="ko-KR"/>
        </w:rPr>
      </w:pPr>
      <w:r>
        <w:rPr>
          <w:rFonts w:eastAsia="맑은 고딕"/>
          <w:b/>
          <w:lang w:val="en-US" w:eastAsia="ko-KR"/>
        </w:rPr>
        <w:t>Proposal 3</w:t>
      </w:r>
      <w:r w:rsidRPr="00456BD3">
        <w:rPr>
          <w:rFonts w:eastAsia="맑은 고딕"/>
          <w:b/>
          <w:lang w:val="en-US" w:eastAsia="ko-KR"/>
        </w:rPr>
        <w:t xml:space="preserve">: </w:t>
      </w:r>
      <w:r w:rsidRPr="00EC7A27">
        <w:rPr>
          <w:rFonts w:eastAsia="맑은 고딕"/>
          <w:b/>
          <w:lang w:eastAsia="ko-KR"/>
        </w:rPr>
        <w:t xml:space="preserve">RAN2 </w:t>
      </w:r>
      <w:r w:rsidRPr="00010EF7">
        <w:rPr>
          <w:rFonts w:eastAsia="맑은 고딕"/>
          <w:b/>
          <w:lang w:eastAsia="ko-KR"/>
        </w:rPr>
        <w:t>to study the generalization issue with different UE speed in temporal domain RRM prediction based on the following metric</w:t>
      </w:r>
    </w:p>
    <w:p w14:paraId="50A495D3" w14:textId="77777777" w:rsidR="00607B20" w:rsidRDefault="00171812" w:rsidP="00607B20">
      <w:pPr>
        <w:rPr>
          <w:rFonts w:eastAsia="맑은 고딕"/>
          <w:lang w:eastAsia="ko-KR"/>
        </w:rPr>
      </w:pPr>
      <m:oMath>
        <m:sSub>
          <m:sSubPr>
            <m:ctrlPr>
              <w:rPr>
                <w:rFonts w:ascii="Cambria Math" w:eastAsia="맑은 고딕" w:hAnsi="Cambria Math"/>
                <w:i/>
                <w:lang w:eastAsia="ko-KR"/>
              </w:rPr>
            </m:ctrlPr>
          </m:sSubPr>
          <m:e>
            <m:r>
              <w:rPr>
                <w:rFonts w:ascii="Cambria Math" w:eastAsia="맑은 고딕" w:hAnsi="Cambria Math"/>
                <w:lang w:eastAsia="ko-KR"/>
              </w:rPr>
              <m:t>L</m:t>
            </m:r>
          </m:e>
          <m:sub>
            <m:r>
              <w:rPr>
                <w:rFonts w:ascii="Cambria Math" w:eastAsia="맑은 고딕" w:hAnsi="Cambria Math"/>
                <w:lang w:eastAsia="ko-KR"/>
              </w:rPr>
              <m:t>general, speed</m:t>
            </m:r>
          </m:sub>
        </m:sSub>
      </m:oMath>
      <w:r w:rsidR="00607B20">
        <w:rPr>
          <w:rFonts w:eastAsia="맑은 고딕"/>
          <w:lang w:eastAsia="ko-KR"/>
        </w:rPr>
        <w:t xml:space="preserve"> (Loss of generalization on speed): </w:t>
      </w:r>
    </w:p>
    <w:p w14:paraId="031D447F" w14:textId="02B8A88A" w:rsidR="00F029AF" w:rsidRDefault="00171812" w:rsidP="00607B20">
      <w:pPr>
        <w:jc w:val="center"/>
        <w:rPr>
          <w:rFonts w:eastAsia="맑은 고딕"/>
          <w:lang w:eastAsia="ko-KR"/>
        </w:rPr>
      </w:pPr>
      <m:oMathPara>
        <m:oMath>
          <m:sSub>
            <m:sSubPr>
              <m:ctrlPr>
                <w:rPr>
                  <w:rFonts w:ascii="Cambria Math" w:eastAsia="맑은 고딕" w:hAnsi="Cambria Math"/>
                  <w:i/>
                  <w:lang w:eastAsia="ko-KR"/>
                </w:rPr>
              </m:ctrlPr>
            </m:sSubPr>
            <m:e>
              <m:r>
                <w:rPr>
                  <w:rFonts w:ascii="Cambria Math" w:eastAsia="맑은 고딕" w:hAnsi="Cambria Math"/>
                  <w:lang w:eastAsia="ko-KR"/>
                </w:rPr>
                <m:t>L</m:t>
              </m:r>
            </m:e>
            <m:sub>
              <m:r>
                <w:rPr>
                  <w:rFonts w:ascii="Cambria Math" w:eastAsia="맑은 고딕" w:hAnsi="Cambria Math"/>
                  <w:lang w:eastAsia="ko-KR"/>
                </w:rPr>
                <m:t>general, speed</m:t>
              </m:r>
            </m:sub>
          </m:sSub>
          <m:r>
            <w:rPr>
              <w:rFonts w:ascii="Cambria Math" w:eastAsia="맑은 고딕" w:hAnsi="Cambria Math"/>
              <w:lang w:eastAsia="ko-KR"/>
            </w:rPr>
            <m:t>=</m:t>
          </m:r>
          <m:f>
            <m:fPr>
              <m:ctrlPr>
                <w:rPr>
                  <w:rFonts w:ascii="Cambria Math" w:eastAsia="맑은 고딕" w:hAnsi="Cambria Math"/>
                  <w:i/>
                  <w:lang w:eastAsia="ko-KR"/>
                </w:rPr>
              </m:ctrlPr>
            </m:fPr>
            <m:num>
              <m:r>
                <w:rPr>
                  <w:rFonts w:ascii="Cambria Math" w:eastAsia="맑은 고딕" w:hAnsi="Cambria Math"/>
                  <w:lang w:eastAsia="ko-KR"/>
                </w:rPr>
                <m:t>R</m:t>
              </m:r>
              <m:sSub>
                <m:sSubPr>
                  <m:ctrlPr>
                    <w:rPr>
                      <w:rFonts w:ascii="Cambria Math" w:eastAsia="맑은 고딕" w:hAnsi="Cambria Math"/>
                      <w:i/>
                      <w:lang w:eastAsia="ko-KR"/>
                    </w:rPr>
                  </m:ctrlPr>
                </m:sSubPr>
                <m:e>
                  <m:r>
                    <w:rPr>
                      <w:rFonts w:ascii="Cambria Math" w:eastAsia="맑은 고딕" w:hAnsi="Cambria Math"/>
                      <w:lang w:eastAsia="ko-KR"/>
                    </w:rPr>
                    <m:t>D</m:t>
                  </m:r>
                </m:e>
                <m:sub>
                  <m:r>
                    <w:rPr>
                      <w:rFonts w:ascii="Cambria Math" w:eastAsia="맑은 고딕" w:hAnsi="Cambria Math"/>
                      <w:lang w:eastAsia="ko-KR"/>
                    </w:rPr>
                    <m:t>general, speed</m:t>
                  </m:r>
                </m:sub>
              </m:sSub>
              <m:r>
                <w:rPr>
                  <w:rFonts w:ascii="Cambria Math" w:eastAsia="맑은 고딕" w:hAnsi="Cambria Math"/>
                  <w:lang w:eastAsia="ko-KR"/>
                </w:rPr>
                <m:t>-R</m:t>
              </m:r>
              <m:sSub>
                <m:sSubPr>
                  <m:ctrlPr>
                    <w:rPr>
                      <w:rFonts w:ascii="Cambria Math" w:eastAsia="맑은 고딕" w:hAnsi="Cambria Math"/>
                      <w:i/>
                      <w:lang w:eastAsia="ko-KR"/>
                    </w:rPr>
                  </m:ctrlPr>
                </m:sSubPr>
                <m:e>
                  <m:r>
                    <w:rPr>
                      <w:rFonts w:ascii="Cambria Math" w:eastAsia="맑은 고딕" w:hAnsi="Cambria Math"/>
                      <w:lang w:eastAsia="ko-KR"/>
                    </w:rPr>
                    <m:t>D</m:t>
                  </m:r>
                </m:e>
                <m:sub>
                  <m:r>
                    <w:rPr>
                      <w:rFonts w:ascii="Cambria Math" w:eastAsia="맑은 고딕" w:hAnsi="Cambria Math"/>
                      <w:lang w:eastAsia="ko-KR"/>
                    </w:rPr>
                    <m:t>ref, speed</m:t>
                  </m:r>
                </m:sub>
              </m:sSub>
            </m:num>
            <m:den>
              <m:r>
                <w:rPr>
                  <w:rFonts w:ascii="Cambria Math" w:eastAsia="맑은 고딕" w:hAnsi="Cambria Math"/>
                  <w:lang w:eastAsia="ko-KR"/>
                </w:rPr>
                <m:t>R</m:t>
              </m:r>
              <m:sSub>
                <m:sSubPr>
                  <m:ctrlPr>
                    <w:rPr>
                      <w:rFonts w:ascii="Cambria Math" w:eastAsia="맑은 고딕" w:hAnsi="Cambria Math"/>
                      <w:i/>
                      <w:lang w:eastAsia="ko-KR"/>
                    </w:rPr>
                  </m:ctrlPr>
                </m:sSubPr>
                <m:e>
                  <m:r>
                    <w:rPr>
                      <w:rFonts w:ascii="Cambria Math" w:eastAsia="맑은 고딕" w:hAnsi="Cambria Math"/>
                      <w:lang w:eastAsia="ko-KR"/>
                    </w:rPr>
                    <m:t>D</m:t>
                  </m:r>
                </m:e>
                <m:sub>
                  <m:r>
                    <w:rPr>
                      <w:rFonts w:ascii="Cambria Math" w:eastAsia="맑은 고딕" w:hAnsi="Cambria Math"/>
                      <w:lang w:eastAsia="ko-KR"/>
                    </w:rPr>
                    <m:t>ref,speed</m:t>
                  </m:r>
                </m:sub>
              </m:sSub>
            </m:den>
          </m:f>
        </m:oMath>
      </m:oMathPara>
    </w:p>
    <w:p w14:paraId="56A59AE9" w14:textId="77777777" w:rsidR="00F029AF" w:rsidRDefault="00F029AF" w:rsidP="00F029AF">
      <w:pPr>
        <w:rPr>
          <w:rFonts w:eastAsia="맑은 고딕"/>
          <w:b/>
          <w:lang w:eastAsia="ko-KR"/>
        </w:rPr>
      </w:pPr>
      <w:r>
        <w:rPr>
          <w:rFonts w:eastAsia="맑은 고딕"/>
          <w:b/>
          <w:lang w:val="en-US" w:eastAsia="ko-KR"/>
        </w:rPr>
        <w:t>Proposal 4</w:t>
      </w:r>
      <w:r w:rsidRPr="00456BD3">
        <w:rPr>
          <w:rFonts w:eastAsia="맑은 고딕"/>
          <w:b/>
          <w:lang w:val="en-US" w:eastAsia="ko-KR"/>
        </w:rPr>
        <w:t xml:space="preserve">: </w:t>
      </w:r>
      <w:r w:rsidRPr="00EC7A27">
        <w:rPr>
          <w:rFonts w:eastAsia="맑은 고딕"/>
          <w:b/>
          <w:lang w:eastAsia="ko-KR"/>
        </w:rPr>
        <w:t xml:space="preserve">RAN2 to deprioritize the study on generalization issue on RRM measurement prediction with different cells at least for </w:t>
      </w:r>
      <w:r>
        <w:rPr>
          <w:rFonts w:eastAsia="맑은 고딕"/>
          <w:b/>
          <w:lang w:eastAsia="ko-KR"/>
        </w:rPr>
        <w:t xml:space="preserve">the current </w:t>
      </w:r>
      <w:r w:rsidRPr="00EC7A27">
        <w:rPr>
          <w:rFonts w:eastAsia="맑은 고딕"/>
          <w:b/>
          <w:lang w:eastAsia="ko-KR"/>
        </w:rPr>
        <w:t xml:space="preserve">simulation </w:t>
      </w:r>
      <w:r>
        <w:rPr>
          <w:rFonts w:eastAsia="맑은 고딕"/>
          <w:b/>
          <w:lang w:eastAsia="ko-KR"/>
        </w:rPr>
        <w:t xml:space="preserve">assumptions. </w:t>
      </w:r>
    </w:p>
    <w:p w14:paraId="7A738B31" w14:textId="77777777" w:rsidR="00F029AF" w:rsidRDefault="00F029AF" w:rsidP="00F029AF">
      <w:pPr>
        <w:rPr>
          <w:rFonts w:eastAsia="맑은 고딕"/>
          <w:b/>
          <w:lang w:eastAsia="ko-KR"/>
        </w:rPr>
      </w:pPr>
      <w:r>
        <w:rPr>
          <w:rFonts w:eastAsia="맑은 고딕"/>
          <w:b/>
          <w:lang w:val="en-US" w:eastAsia="ko-KR"/>
        </w:rPr>
        <w:lastRenderedPageBreak/>
        <w:t>Proposal 5</w:t>
      </w:r>
      <w:r w:rsidRPr="00456BD3">
        <w:rPr>
          <w:rFonts w:eastAsia="맑은 고딕"/>
          <w:b/>
          <w:lang w:val="en-US" w:eastAsia="ko-KR"/>
        </w:rPr>
        <w:t xml:space="preserve">: </w:t>
      </w:r>
      <w:r w:rsidRPr="00EC7A27">
        <w:rPr>
          <w:rFonts w:eastAsia="맑은 고딕"/>
          <w:b/>
          <w:lang w:eastAsia="ko-KR"/>
        </w:rPr>
        <w:t xml:space="preserve">RAN2 to study generalization issue on RRM measurement prediction in frequency domain with different frequency </w:t>
      </w:r>
      <w:r>
        <w:rPr>
          <w:rFonts w:eastAsia="맑은 고딕"/>
          <w:b/>
          <w:lang w:eastAsia="ko-KR"/>
        </w:rPr>
        <w:t>combination</w:t>
      </w:r>
      <w:r w:rsidRPr="00EC7A27">
        <w:rPr>
          <w:rFonts w:eastAsia="맑은 고딕"/>
          <w:b/>
          <w:lang w:eastAsia="ko-KR"/>
        </w:rPr>
        <w:t>s</w:t>
      </w:r>
      <w:r>
        <w:rPr>
          <w:rFonts w:eastAsia="맑은 고딕"/>
          <w:b/>
          <w:lang w:eastAsia="ko-KR"/>
        </w:rPr>
        <w:t>.</w:t>
      </w:r>
    </w:p>
    <w:p w14:paraId="627C1CD1" w14:textId="77777777" w:rsidR="00F029AF" w:rsidRDefault="00F029AF" w:rsidP="00F029AF">
      <w:pPr>
        <w:rPr>
          <w:rFonts w:eastAsia="맑은 고딕"/>
          <w:b/>
          <w:lang w:eastAsia="ko-KR"/>
        </w:rPr>
      </w:pPr>
      <w:r>
        <w:rPr>
          <w:rFonts w:eastAsia="맑은 고딕"/>
          <w:b/>
          <w:lang w:val="en-US" w:eastAsia="ko-KR"/>
        </w:rPr>
        <w:t>Proposal 6</w:t>
      </w:r>
      <w:r w:rsidRPr="00456BD3">
        <w:rPr>
          <w:rFonts w:eastAsia="맑은 고딕"/>
          <w:b/>
          <w:lang w:val="en-US" w:eastAsia="ko-KR"/>
        </w:rPr>
        <w:t xml:space="preserve">: </w:t>
      </w:r>
      <w:r w:rsidRPr="00EC7A27">
        <w:rPr>
          <w:rFonts w:eastAsia="맑은 고딕"/>
          <w:b/>
          <w:lang w:eastAsia="ko-KR"/>
        </w:rPr>
        <w:t xml:space="preserve">RAN2 to </w:t>
      </w:r>
      <w:r>
        <w:rPr>
          <w:rFonts w:eastAsia="맑은 고딕"/>
          <w:b/>
          <w:lang w:eastAsia="ko-KR"/>
        </w:rPr>
        <w:t>verify</w:t>
      </w:r>
      <w:r w:rsidRPr="00EC7A27">
        <w:rPr>
          <w:rFonts w:eastAsia="맑은 고딕"/>
          <w:b/>
          <w:lang w:eastAsia="ko-KR"/>
        </w:rPr>
        <w:t xml:space="preserve"> </w:t>
      </w:r>
      <w:r>
        <w:rPr>
          <w:rFonts w:eastAsia="맑은 고딕"/>
          <w:b/>
          <w:lang w:eastAsia="ko-KR"/>
        </w:rPr>
        <w:t xml:space="preserve">the impact of including source/target frequency information as input of AI/ML </w:t>
      </w:r>
      <w:r w:rsidRPr="00EC7A27">
        <w:rPr>
          <w:rFonts w:eastAsia="맑은 고딕"/>
          <w:b/>
          <w:lang w:eastAsia="ko-KR"/>
        </w:rPr>
        <w:t xml:space="preserve">to study generalization issue on RRM measurement prediction in frequency domain with different frequency </w:t>
      </w:r>
      <w:r>
        <w:rPr>
          <w:rFonts w:eastAsia="맑은 고딕"/>
          <w:b/>
          <w:lang w:eastAsia="ko-KR"/>
        </w:rPr>
        <w:t>combination</w:t>
      </w:r>
      <w:r w:rsidRPr="00EC7A27">
        <w:rPr>
          <w:rFonts w:eastAsia="맑은 고딕"/>
          <w:b/>
          <w:lang w:eastAsia="ko-KR"/>
        </w:rPr>
        <w:t>s</w:t>
      </w:r>
      <w:r w:rsidDel="00010EF7">
        <w:rPr>
          <w:rFonts w:eastAsia="맑은 고딕"/>
          <w:b/>
          <w:lang w:eastAsia="ko-KR"/>
        </w:rPr>
        <w:t xml:space="preserve"> </w:t>
      </w:r>
    </w:p>
    <w:p w14:paraId="10BC5F94" w14:textId="0F18C9D0" w:rsidR="00AD6EA1" w:rsidRDefault="00F029AF" w:rsidP="00AD6EA1">
      <w:pPr>
        <w:rPr>
          <w:rFonts w:eastAsia="맑은 고딕"/>
          <w:lang w:eastAsia="ko-KR"/>
        </w:rPr>
      </w:pPr>
      <w:r>
        <w:rPr>
          <w:rFonts w:eastAsia="맑은 고딕"/>
          <w:b/>
          <w:lang w:val="en-US" w:eastAsia="ko-KR"/>
        </w:rPr>
        <w:t>Proposal 7</w:t>
      </w:r>
      <w:r w:rsidRPr="00456BD3">
        <w:rPr>
          <w:rFonts w:eastAsia="맑은 고딕"/>
          <w:b/>
          <w:lang w:val="en-US" w:eastAsia="ko-KR"/>
        </w:rPr>
        <w:t xml:space="preserve">: </w:t>
      </w:r>
      <w:r w:rsidRPr="00EC7A27">
        <w:rPr>
          <w:rFonts w:eastAsia="맑은 고딕"/>
          <w:b/>
          <w:lang w:eastAsia="ko-KR"/>
        </w:rPr>
        <w:t xml:space="preserve">RAN2 </w:t>
      </w:r>
      <w:r w:rsidRPr="00010EF7">
        <w:rPr>
          <w:rFonts w:eastAsia="맑은 고딕"/>
          <w:b/>
          <w:lang w:eastAsia="ko-KR"/>
        </w:rPr>
        <w:t xml:space="preserve">to study the generalization issue with different </w:t>
      </w:r>
      <w:r>
        <w:rPr>
          <w:rFonts w:eastAsia="맑은 고딕"/>
          <w:b/>
          <w:lang w:eastAsia="ko-KR"/>
        </w:rPr>
        <w:t>source/target frequency combinations</w:t>
      </w:r>
      <w:r w:rsidRPr="00010EF7">
        <w:rPr>
          <w:rFonts w:eastAsia="맑은 고딕"/>
          <w:b/>
          <w:lang w:eastAsia="ko-KR"/>
        </w:rPr>
        <w:t xml:space="preserve"> in </w:t>
      </w:r>
      <w:r>
        <w:rPr>
          <w:rFonts w:eastAsia="맑은 고딕"/>
          <w:b/>
          <w:lang w:eastAsia="ko-KR"/>
        </w:rPr>
        <w:t>frequency</w:t>
      </w:r>
      <w:r w:rsidRPr="00010EF7">
        <w:rPr>
          <w:rFonts w:eastAsia="맑은 고딕"/>
          <w:b/>
          <w:lang w:eastAsia="ko-KR"/>
        </w:rPr>
        <w:t xml:space="preserve"> domain RRM prediction based on the following metric</w:t>
      </w:r>
    </w:p>
    <w:p w14:paraId="174B3343" w14:textId="77777777" w:rsidR="00607B20" w:rsidRDefault="00171812" w:rsidP="00607B20">
      <w:pPr>
        <w:rPr>
          <w:rFonts w:eastAsia="맑은 고딕"/>
          <w:lang w:eastAsia="ko-KR"/>
        </w:rPr>
      </w:pPr>
      <m:oMath>
        <m:sSub>
          <m:sSubPr>
            <m:ctrlPr>
              <w:rPr>
                <w:rFonts w:ascii="Cambria Math" w:eastAsia="맑은 고딕" w:hAnsi="Cambria Math"/>
                <w:i/>
                <w:lang w:eastAsia="ko-KR"/>
              </w:rPr>
            </m:ctrlPr>
          </m:sSubPr>
          <m:e>
            <m:r>
              <w:rPr>
                <w:rFonts w:ascii="Cambria Math" w:eastAsia="맑은 고딕" w:hAnsi="Cambria Math"/>
                <w:lang w:eastAsia="ko-KR"/>
              </w:rPr>
              <m:t>L</m:t>
            </m:r>
          </m:e>
          <m:sub>
            <m:r>
              <w:rPr>
                <w:rFonts w:ascii="Cambria Math" w:eastAsia="맑은 고딕" w:hAnsi="Cambria Math"/>
                <w:lang w:eastAsia="ko-KR"/>
              </w:rPr>
              <m:t>general,freq</m:t>
            </m:r>
          </m:sub>
        </m:sSub>
      </m:oMath>
      <w:r w:rsidR="00607B20">
        <w:rPr>
          <w:rFonts w:eastAsia="맑은 고딕"/>
          <w:lang w:eastAsia="ko-KR"/>
        </w:rPr>
        <w:t xml:space="preserve"> (Loss of generalization on frequency): </w:t>
      </w:r>
    </w:p>
    <w:p w14:paraId="3AFA61D0" w14:textId="77777777" w:rsidR="00607B20" w:rsidRPr="00607B20" w:rsidRDefault="00171812" w:rsidP="00607B20">
      <w:pPr>
        <w:rPr>
          <w:rFonts w:eastAsia="맑은 고딕"/>
          <w:lang w:eastAsia="ko-KR"/>
        </w:rPr>
      </w:pPr>
      <m:oMathPara>
        <m:oMath>
          <m:sSub>
            <m:sSubPr>
              <m:ctrlPr>
                <w:rPr>
                  <w:rFonts w:ascii="Cambria Math" w:eastAsia="맑은 고딕" w:hAnsi="Cambria Math"/>
                  <w:i/>
                  <w:lang w:eastAsia="ko-KR"/>
                </w:rPr>
              </m:ctrlPr>
            </m:sSubPr>
            <m:e>
              <m:r>
                <w:rPr>
                  <w:rFonts w:ascii="Cambria Math" w:eastAsia="맑은 고딕" w:hAnsi="Cambria Math"/>
                  <w:lang w:eastAsia="ko-KR"/>
                </w:rPr>
                <m:t>L</m:t>
              </m:r>
            </m:e>
            <m:sub>
              <m:r>
                <w:rPr>
                  <w:rFonts w:ascii="Cambria Math" w:eastAsia="맑은 고딕" w:hAnsi="Cambria Math"/>
                  <w:lang w:eastAsia="ko-KR"/>
                </w:rPr>
                <m:t>general, freq</m:t>
              </m:r>
            </m:sub>
          </m:sSub>
          <m:r>
            <w:rPr>
              <w:rFonts w:ascii="Cambria Math" w:eastAsia="맑은 고딕" w:hAnsi="Cambria Math"/>
              <w:lang w:eastAsia="ko-KR"/>
            </w:rPr>
            <m:t>=</m:t>
          </m:r>
          <m:f>
            <m:fPr>
              <m:ctrlPr>
                <w:rPr>
                  <w:rFonts w:ascii="Cambria Math" w:eastAsia="맑은 고딕" w:hAnsi="Cambria Math"/>
                  <w:i/>
                  <w:lang w:eastAsia="ko-KR"/>
                </w:rPr>
              </m:ctrlPr>
            </m:fPr>
            <m:num>
              <m:r>
                <w:rPr>
                  <w:rFonts w:ascii="Cambria Math" w:eastAsia="맑은 고딕" w:hAnsi="Cambria Math"/>
                  <w:lang w:eastAsia="ko-KR"/>
                </w:rPr>
                <m:t>R</m:t>
              </m:r>
              <m:sSub>
                <m:sSubPr>
                  <m:ctrlPr>
                    <w:rPr>
                      <w:rFonts w:ascii="Cambria Math" w:eastAsia="맑은 고딕" w:hAnsi="Cambria Math"/>
                      <w:i/>
                      <w:lang w:eastAsia="ko-KR"/>
                    </w:rPr>
                  </m:ctrlPr>
                </m:sSubPr>
                <m:e>
                  <m:r>
                    <w:rPr>
                      <w:rFonts w:ascii="Cambria Math" w:eastAsia="맑은 고딕" w:hAnsi="Cambria Math"/>
                      <w:lang w:eastAsia="ko-KR"/>
                    </w:rPr>
                    <m:t>D</m:t>
                  </m:r>
                </m:e>
                <m:sub>
                  <m:r>
                    <w:rPr>
                      <w:rFonts w:ascii="Cambria Math" w:eastAsia="맑은 고딕" w:hAnsi="Cambria Math"/>
                      <w:lang w:eastAsia="ko-KR"/>
                    </w:rPr>
                    <m:t>general, freq</m:t>
                  </m:r>
                </m:sub>
              </m:sSub>
              <m:r>
                <w:rPr>
                  <w:rFonts w:ascii="Cambria Math" w:eastAsia="맑은 고딕" w:hAnsi="Cambria Math"/>
                  <w:lang w:eastAsia="ko-KR"/>
                </w:rPr>
                <m:t>-R</m:t>
              </m:r>
              <m:sSub>
                <m:sSubPr>
                  <m:ctrlPr>
                    <w:rPr>
                      <w:rFonts w:ascii="Cambria Math" w:eastAsia="맑은 고딕" w:hAnsi="Cambria Math"/>
                      <w:i/>
                      <w:lang w:eastAsia="ko-KR"/>
                    </w:rPr>
                  </m:ctrlPr>
                </m:sSubPr>
                <m:e>
                  <m:r>
                    <w:rPr>
                      <w:rFonts w:ascii="Cambria Math" w:eastAsia="맑은 고딕" w:hAnsi="Cambria Math"/>
                      <w:lang w:eastAsia="ko-KR"/>
                    </w:rPr>
                    <m:t>D</m:t>
                  </m:r>
                </m:e>
                <m:sub>
                  <m:r>
                    <w:rPr>
                      <w:rFonts w:ascii="Cambria Math" w:eastAsia="맑은 고딕" w:hAnsi="Cambria Math"/>
                      <w:lang w:eastAsia="ko-KR"/>
                    </w:rPr>
                    <m:t>ref, freq</m:t>
                  </m:r>
                </m:sub>
              </m:sSub>
            </m:num>
            <m:den>
              <m:r>
                <w:rPr>
                  <w:rFonts w:ascii="Cambria Math" w:eastAsia="맑은 고딕" w:hAnsi="Cambria Math"/>
                  <w:lang w:eastAsia="ko-KR"/>
                </w:rPr>
                <m:t>R</m:t>
              </m:r>
              <m:sSub>
                <m:sSubPr>
                  <m:ctrlPr>
                    <w:rPr>
                      <w:rFonts w:ascii="Cambria Math" w:eastAsia="맑은 고딕" w:hAnsi="Cambria Math"/>
                      <w:i/>
                      <w:lang w:eastAsia="ko-KR"/>
                    </w:rPr>
                  </m:ctrlPr>
                </m:sSubPr>
                <m:e>
                  <m:r>
                    <w:rPr>
                      <w:rFonts w:ascii="Cambria Math" w:eastAsia="맑은 고딕" w:hAnsi="Cambria Math"/>
                      <w:lang w:eastAsia="ko-KR"/>
                    </w:rPr>
                    <m:t>D</m:t>
                  </m:r>
                </m:e>
                <m:sub>
                  <m:r>
                    <w:rPr>
                      <w:rFonts w:ascii="Cambria Math" w:eastAsia="맑은 고딕" w:hAnsi="Cambria Math"/>
                      <w:lang w:eastAsia="ko-KR"/>
                    </w:rPr>
                    <m:t>ref, freq</m:t>
                  </m:r>
                </m:sub>
              </m:sSub>
            </m:den>
          </m:f>
        </m:oMath>
      </m:oMathPara>
    </w:p>
    <w:p w14:paraId="242AC16D" w14:textId="77777777" w:rsidR="00607B20" w:rsidRPr="00AD6EA1" w:rsidRDefault="00607B20" w:rsidP="00AD6EA1">
      <w:pPr>
        <w:rPr>
          <w:rFonts w:eastAsia="맑은 고딕"/>
          <w:b/>
          <w:lang w:eastAsia="ko-KR"/>
        </w:rPr>
      </w:pPr>
    </w:p>
    <w:p w14:paraId="3B14B17D" w14:textId="77777777" w:rsidR="00AD6EA1" w:rsidRDefault="00AD6EA1" w:rsidP="00AD6EA1">
      <w:pPr>
        <w:rPr>
          <w:rFonts w:eastAsia="맑은 고딕"/>
          <w:b/>
          <w:lang w:eastAsia="ko-KR"/>
        </w:rPr>
      </w:pPr>
    </w:p>
    <w:p w14:paraId="6960BA92" w14:textId="77777777" w:rsidR="00AD6EA1" w:rsidRDefault="00AD6EA1" w:rsidP="003E5471">
      <w:pPr>
        <w:pStyle w:val="1"/>
        <w:rPr>
          <w:rFonts w:eastAsia="맑은 고딕"/>
          <w:lang w:eastAsia="ko-KR"/>
        </w:rPr>
      </w:pPr>
    </w:p>
    <w:p w14:paraId="3258DFC1" w14:textId="29F64FD0" w:rsidR="007804A1" w:rsidRDefault="003E5471" w:rsidP="003E5471">
      <w:pPr>
        <w:pStyle w:val="1"/>
        <w:rPr>
          <w:rFonts w:eastAsia="맑은 고딕"/>
          <w:lang w:eastAsia="ko-KR"/>
        </w:rPr>
      </w:pPr>
      <w:r>
        <w:rPr>
          <w:rFonts w:eastAsia="맑은 고딕" w:hint="eastAsia"/>
          <w:lang w:eastAsia="ko-KR"/>
        </w:rPr>
        <w:t>4</w:t>
      </w:r>
      <w:r>
        <w:rPr>
          <w:rFonts w:eastAsia="맑은 고딕" w:hint="eastAsia"/>
          <w:lang w:eastAsia="ko-KR"/>
        </w:rPr>
        <w:tab/>
        <w:t>Reference</w:t>
      </w:r>
    </w:p>
    <w:bookmarkEnd w:id="2"/>
    <w:bookmarkEnd w:id="3"/>
    <w:bookmarkEnd w:id="4"/>
    <w:bookmarkEnd w:id="5"/>
    <w:bookmarkEnd w:id="6"/>
    <w:bookmarkEnd w:id="7"/>
    <w:bookmarkEnd w:id="8"/>
    <w:bookmarkEnd w:id="9"/>
    <w:bookmarkEnd w:id="10"/>
    <w:bookmarkEnd w:id="11"/>
    <w:bookmarkEnd w:id="12"/>
    <w:bookmarkEnd w:id="13"/>
    <w:p w14:paraId="5834741D" w14:textId="23E9E4A6" w:rsidR="00C02888" w:rsidRPr="00456BD3" w:rsidRDefault="00C02888" w:rsidP="00EE5331">
      <w:pPr>
        <w:pStyle w:val="af0"/>
        <w:numPr>
          <w:ilvl w:val="0"/>
          <w:numId w:val="2"/>
        </w:numPr>
        <w:contextualSpacing w:val="0"/>
        <w:jc w:val="both"/>
        <w:textAlignment w:val="auto"/>
        <w:rPr>
          <w:rFonts w:eastAsiaTheme="minorEastAsia"/>
          <w:lang w:eastAsia="ko-KR"/>
        </w:rPr>
      </w:pPr>
    </w:p>
    <w:sectPr w:rsidR="00C02888" w:rsidRPr="00456BD3" w:rsidSect="00BC3AF7">
      <w:headerReference w:type="default" r:id="rId11"/>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F2A29F" w14:textId="77777777" w:rsidR="00171812" w:rsidRDefault="00171812">
      <w:pPr>
        <w:spacing w:after="0"/>
      </w:pPr>
      <w:r>
        <w:separator/>
      </w:r>
    </w:p>
  </w:endnote>
  <w:endnote w:type="continuationSeparator" w:id="0">
    <w:p w14:paraId="33018D03" w14:textId="77777777" w:rsidR="00171812" w:rsidRDefault="00171812">
      <w:pPr>
        <w:spacing w:after="0"/>
      </w:pPr>
      <w:r>
        <w:continuationSeparator/>
      </w:r>
    </w:p>
  </w:endnote>
  <w:endnote w:type="continuationNotice" w:id="1">
    <w:p w14:paraId="4D80E2EA" w14:textId="77777777" w:rsidR="00171812" w:rsidRDefault="001718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583334" w14:textId="77777777" w:rsidR="00171812" w:rsidRDefault="00171812">
      <w:pPr>
        <w:spacing w:after="0"/>
      </w:pPr>
      <w:r>
        <w:separator/>
      </w:r>
    </w:p>
  </w:footnote>
  <w:footnote w:type="continuationSeparator" w:id="0">
    <w:p w14:paraId="6BBD0695" w14:textId="77777777" w:rsidR="00171812" w:rsidRDefault="00171812">
      <w:pPr>
        <w:spacing w:after="0"/>
      </w:pPr>
      <w:r>
        <w:continuationSeparator/>
      </w:r>
    </w:p>
  </w:footnote>
  <w:footnote w:type="continuationNotice" w:id="1">
    <w:p w14:paraId="5355F32D" w14:textId="77777777" w:rsidR="00171812" w:rsidRDefault="001718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6E480E" w:rsidRDefault="006E480E">
    <w:pPr>
      <w:pStyle w:val="a3"/>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5C82"/>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2EE1D51"/>
    <w:multiLevelType w:val="hybridMultilevel"/>
    <w:tmpl w:val="E9B0A842"/>
    <w:lvl w:ilvl="0" w:tplc="42CE42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5E8612A"/>
    <w:multiLevelType w:val="hybridMultilevel"/>
    <w:tmpl w:val="E4B801CC"/>
    <w:lvl w:ilvl="0" w:tplc="A6103814">
      <w:start w:val="1"/>
      <w:numFmt w:val="decimal"/>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4" w15:restartNumberingAfterBreak="0">
    <w:nsid w:val="28F32354"/>
    <w:multiLevelType w:val="hybridMultilevel"/>
    <w:tmpl w:val="0F7663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DengXia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C2B7CA5"/>
    <w:multiLevelType w:val="hybridMultilevel"/>
    <w:tmpl w:val="E9B0A842"/>
    <w:lvl w:ilvl="0" w:tplc="42CE42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D56D70"/>
    <w:multiLevelType w:val="hybridMultilevel"/>
    <w:tmpl w:val="579C5FE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BBE182D"/>
    <w:multiLevelType w:val="multilevel"/>
    <w:tmpl w:val="3D82F7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70146DC0"/>
    <w:multiLevelType w:val="hybridMultilevel"/>
    <w:tmpl w:val="CB8683B8"/>
    <w:lvl w:ilvl="0" w:tplc="409A9E3A">
      <w:start w:val="1"/>
      <w:numFmt w:val="bullet"/>
      <w:pStyle w:val="Agreement"/>
      <w:lvlText w:val=""/>
      <w:lvlJc w:val="left"/>
      <w:pPr>
        <w:tabs>
          <w:tab w:val="num" w:pos="-2364"/>
        </w:tabs>
        <w:ind w:left="-2364" w:hanging="360"/>
      </w:pPr>
      <w:rPr>
        <w:rFonts w:ascii="Symbol" w:hAnsi="Symbol" w:hint="default"/>
        <w:b/>
        <w:i w:val="0"/>
        <w:color w:val="auto"/>
        <w:sz w:val="22"/>
      </w:rPr>
    </w:lvl>
    <w:lvl w:ilvl="1" w:tplc="04090003">
      <w:start w:val="1"/>
      <w:numFmt w:val="bullet"/>
      <w:lvlText w:val="o"/>
      <w:lvlJc w:val="left"/>
      <w:pPr>
        <w:tabs>
          <w:tab w:val="num" w:pos="-2543"/>
        </w:tabs>
        <w:ind w:left="-2543" w:hanging="360"/>
      </w:pPr>
      <w:rPr>
        <w:rFonts w:ascii="Courier New" w:hAnsi="Courier New" w:cs="Courier New" w:hint="default"/>
      </w:rPr>
    </w:lvl>
    <w:lvl w:ilvl="2" w:tplc="04090005">
      <w:start w:val="1"/>
      <w:numFmt w:val="bullet"/>
      <w:lvlText w:val=""/>
      <w:lvlJc w:val="left"/>
      <w:pPr>
        <w:tabs>
          <w:tab w:val="num" w:pos="-1823"/>
        </w:tabs>
        <w:ind w:left="-1823" w:hanging="360"/>
      </w:pPr>
      <w:rPr>
        <w:rFonts w:ascii="Wingdings" w:hAnsi="Wingdings" w:hint="default"/>
      </w:rPr>
    </w:lvl>
    <w:lvl w:ilvl="3" w:tplc="C374C892">
      <w:numFmt w:val="bullet"/>
      <w:lvlText w:val=""/>
      <w:lvlJc w:val="left"/>
      <w:pPr>
        <w:ind w:left="-1103" w:hanging="360"/>
      </w:pPr>
      <w:rPr>
        <w:rFonts w:ascii="Wingdings" w:eastAsia="MS Mincho" w:hAnsi="Wingdings" w:cs="Times New Roman" w:hint="default"/>
      </w:rPr>
    </w:lvl>
    <w:lvl w:ilvl="4" w:tplc="04090003" w:tentative="1">
      <w:start w:val="1"/>
      <w:numFmt w:val="bullet"/>
      <w:lvlText w:val="o"/>
      <w:lvlJc w:val="left"/>
      <w:pPr>
        <w:tabs>
          <w:tab w:val="num" w:pos="-383"/>
        </w:tabs>
        <w:ind w:left="-383" w:hanging="360"/>
      </w:pPr>
      <w:rPr>
        <w:rFonts w:ascii="Courier New" w:hAnsi="Courier New" w:cs="Courier New" w:hint="default"/>
      </w:rPr>
    </w:lvl>
    <w:lvl w:ilvl="5" w:tplc="04090005" w:tentative="1">
      <w:start w:val="1"/>
      <w:numFmt w:val="bullet"/>
      <w:lvlText w:val=""/>
      <w:lvlJc w:val="left"/>
      <w:pPr>
        <w:tabs>
          <w:tab w:val="num" w:pos="337"/>
        </w:tabs>
        <w:ind w:left="337" w:hanging="360"/>
      </w:pPr>
      <w:rPr>
        <w:rFonts w:ascii="Wingdings" w:hAnsi="Wingdings" w:hint="default"/>
      </w:rPr>
    </w:lvl>
    <w:lvl w:ilvl="6" w:tplc="04090001" w:tentative="1">
      <w:start w:val="1"/>
      <w:numFmt w:val="bullet"/>
      <w:lvlText w:val=""/>
      <w:lvlJc w:val="left"/>
      <w:pPr>
        <w:tabs>
          <w:tab w:val="num" w:pos="1057"/>
        </w:tabs>
        <w:ind w:left="1057" w:hanging="360"/>
      </w:pPr>
      <w:rPr>
        <w:rFonts w:ascii="Symbol" w:hAnsi="Symbol" w:hint="default"/>
      </w:rPr>
    </w:lvl>
    <w:lvl w:ilvl="7" w:tplc="04090003" w:tentative="1">
      <w:start w:val="1"/>
      <w:numFmt w:val="bullet"/>
      <w:lvlText w:val="o"/>
      <w:lvlJc w:val="left"/>
      <w:pPr>
        <w:tabs>
          <w:tab w:val="num" w:pos="1777"/>
        </w:tabs>
        <w:ind w:left="1777" w:hanging="360"/>
      </w:pPr>
      <w:rPr>
        <w:rFonts w:ascii="Courier New" w:hAnsi="Courier New" w:cs="Courier New" w:hint="default"/>
      </w:rPr>
    </w:lvl>
    <w:lvl w:ilvl="8" w:tplc="04090005" w:tentative="1">
      <w:start w:val="1"/>
      <w:numFmt w:val="bullet"/>
      <w:lvlText w:val=""/>
      <w:lvlJc w:val="left"/>
      <w:pPr>
        <w:tabs>
          <w:tab w:val="num" w:pos="2497"/>
        </w:tabs>
        <w:ind w:left="2497" w:hanging="360"/>
      </w:pPr>
      <w:rPr>
        <w:rFonts w:ascii="Wingdings" w:hAnsi="Wingdings" w:hint="default"/>
      </w:rPr>
    </w:lvl>
  </w:abstractNum>
  <w:abstractNum w:abstractNumId="13"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E67722"/>
    <w:multiLevelType w:val="hybridMultilevel"/>
    <w:tmpl w:val="49268B48"/>
    <w:lvl w:ilvl="0" w:tplc="9D0A0380">
      <w:start w:val="1"/>
      <w:numFmt w:val="decimal"/>
      <w:lvlText w:val="[%1]."/>
      <w:lvlJc w:val="left"/>
      <w:pPr>
        <w:ind w:left="704" w:hanging="420"/>
      </w:pPr>
      <w:rPr>
        <w:sz w:val="21"/>
        <w:szCs w:val="16"/>
      </w:rPr>
    </w:lvl>
    <w:lvl w:ilvl="1" w:tplc="08090003">
      <w:start w:val="1"/>
      <w:numFmt w:val="lowerLetter"/>
      <w:lvlText w:val="%2)"/>
      <w:lvlJc w:val="left"/>
      <w:pPr>
        <w:ind w:left="1124" w:hanging="420"/>
      </w:pPr>
    </w:lvl>
    <w:lvl w:ilvl="2" w:tplc="08090005">
      <w:start w:val="1"/>
      <w:numFmt w:val="lowerRoman"/>
      <w:lvlText w:val="%3."/>
      <w:lvlJc w:val="right"/>
      <w:pPr>
        <w:ind w:left="1544" w:hanging="420"/>
      </w:pPr>
    </w:lvl>
    <w:lvl w:ilvl="3" w:tplc="08090001">
      <w:start w:val="1"/>
      <w:numFmt w:val="decimal"/>
      <w:lvlText w:val="%4."/>
      <w:lvlJc w:val="left"/>
      <w:pPr>
        <w:ind w:left="1964" w:hanging="420"/>
      </w:pPr>
    </w:lvl>
    <w:lvl w:ilvl="4" w:tplc="08090003">
      <w:start w:val="1"/>
      <w:numFmt w:val="lowerLetter"/>
      <w:lvlText w:val="%5)"/>
      <w:lvlJc w:val="left"/>
      <w:pPr>
        <w:ind w:left="2384" w:hanging="420"/>
      </w:pPr>
    </w:lvl>
    <w:lvl w:ilvl="5" w:tplc="08090005">
      <w:start w:val="1"/>
      <w:numFmt w:val="lowerRoman"/>
      <w:lvlText w:val="%6."/>
      <w:lvlJc w:val="right"/>
      <w:pPr>
        <w:ind w:left="2804" w:hanging="420"/>
      </w:pPr>
    </w:lvl>
    <w:lvl w:ilvl="6" w:tplc="08090001">
      <w:start w:val="1"/>
      <w:numFmt w:val="decimal"/>
      <w:lvlText w:val="%7."/>
      <w:lvlJc w:val="left"/>
      <w:pPr>
        <w:ind w:left="3224" w:hanging="420"/>
      </w:pPr>
    </w:lvl>
    <w:lvl w:ilvl="7" w:tplc="08090003">
      <w:start w:val="1"/>
      <w:numFmt w:val="lowerLetter"/>
      <w:lvlText w:val="%8)"/>
      <w:lvlJc w:val="left"/>
      <w:pPr>
        <w:ind w:left="3644" w:hanging="420"/>
      </w:pPr>
    </w:lvl>
    <w:lvl w:ilvl="8" w:tplc="08090005">
      <w:start w:val="1"/>
      <w:numFmt w:val="lowerRoman"/>
      <w:lvlText w:val="%9."/>
      <w:lvlJc w:val="right"/>
      <w:pPr>
        <w:ind w:left="4064" w:hanging="420"/>
      </w:pPr>
    </w:lvl>
  </w:abstractNum>
  <w:num w:numId="1">
    <w:abstractNumId w:val="12"/>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9"/>
  </w:num>
  <w:num w:numId="5">
    <w:abstractNumId w:val="6"/>
  </w:num>
  <w:num w:numId="6">
    <w:abstractNumId w:val="1"/>
  </w:num>
  <w:num w:numId="7">
    <w:abstractNumId w:val="5"/>
  </w:num>
  <w:num w:numId="8">
    <w:abstractNumId w:val="2"/>
  </w:num>
  <w:num w:numId="9">
    <w:abstractNumId w:val="0"/>
  </w:num>
  <w:num w:numId="10">
    <w:abstractNumId w:val="7"/>
  </w:num>
  <w:num w:numId="11">
    <w:abstractNumId w:val="8"/>
  </w:num>
  <w:num w:numId="12">
    <w:abstractNumId w:val="13"/>
  </w:num>
  <w:num w:numId="13">
    <w:abstractNumId w:val="3"/>
  </w:num>
  <w:num w:numId="14">
    <w:abstractNumId w:val="11"/>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899"/>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46"/>
    <w:rsid w:val="00004F57"/>
    <w:rsid w:val="0000567F"/>
    <w:rsid w:val="00005CD0"/>
    <w:rsid w:val="000062D8"/>
    <w:rsid w:val="00006651"/>
    <w:rsid w:val="0000730B"/>
    <w:rsid w:val="00007AA3"/>
    <w:rsid w:val="00010156"/>
    <w:rsid w:val="00010536"/>
    <w:rsid w:val="000109D7"/>
    <w:rsid w:val="00010C3E"/>
    <w:rsid w:val="00010CDA"/>
    <w:rsid w:val="00010EF7"/>
    <w:rsid w:val="0001164C"/>
    <w:rsid w:val="00011CD5"/>
    <w:rsid w:val="00011F32"/>
    <w:rsid w:val="00011F9C"/>
    <w:rsid w:val="00012284"/>
    <w:rsid w:val="0001248F"/>
    <w:rsid w:val="000128BE"/>
    <w:rsid w:val="0001292F"/>
    <w:rsid w:val="00012B4E"/>
    <w:rsid w:val="00013757"/>
    <w:rsid w:val="000138A2"/>
    <w:rsid w:val="00013FCA"/>
    <w:rsid w:val="00014801"/>
    <w:rsid w:val="00014970"/>
    <w:rsid w:val="000149C7"/>
    <w:rsid w:val="00014A7D"/>
    <w:rsid w:val="00014E77"/>
    <w:rsid w:val="00015221"/>
    <w:rsid w:val="00015289"/>
    <w:rsid w:val="00015B6E"/>
    <w:rsid w:val="00015CA7"/>
    <w:rsid w:val="00015CFE"/>
    <w:rsid w:val="00015E1F"/>
    <w:rsid w:val="00015F74"/>
    <w:rsid w:val="00016189"/>
    <w:rsid w:val="00016CEA"/>
    <w:rsid w:val="00017168"/>
    <w:rsid w:val="0001722F"/>
    <w:rsid w:val="00017449"/>
    <w:rsid w:val="00017D4D"/>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22A"/>
    <w:rsid w:val="000245C2"/>
    <w:rsid w:val="000247CD"/>
    <w:rsid w:val="00024A7F"/>
    <w:rsid w:val="00024E1A"/>
    <w:rsid w:val="00025B35"/>
    <w:rsid w:val="00025C28"/>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DD1"/>
    <w:rsid w:val="00032EE5"/>
    <w:rsid w:val="00032FE2"/>
    <w:rsid w:val="00033043"/>
    <w:rsid w:val="00033213"/>
    <w:rsid w:val="00033397"/>
    <w:rsid w:val="00033B0E"/>
    <w:rsid w:val="000342F6"/>
    <w:rsid w:val="00034397"/>
    <w:rsid w:val="0003439E"/>
    <w:rsid w:val="000343A5"/>
    <w:rsid w:val="0003441F"/>
    <w:rsid w:val="000347D7"/>
    <w:rsid w:val="00034A87"/>
    <w:rsid w:val="00034DD9"/>
    <w:rsid w:val="0003508C"/>
    <w:rsid w:val="00035D25"/>
    <w:rsid w:val="0003639E"/>
    <w:rsid w:val="000363C1"/>
    <w:rsid w:val="0003677F"/>
    <w:rsid w:val="000368E6"/>
    <w:rsid w:val="00036A37"/>
    <w:rsid w:val="00036D37"/>
    <w:rsid w:val="00036DE1"/>
    <w:rsid w:val="00036E50"/>
    <w:rsid w:val="0004001C"/>
    <w:rsid w:val="00040095"/>
    <w:rsid w:val="00040185"/>
    <w:rsid w:val="000401BB"/>
    <w:rsid w:val="000406D5"/>
    <w:rsid w:val="00040CBF"/>
    <w:rsid w:val="00040DAA"/>
    <w:rsid w:val="00041435"/>
    <w:rsid w:val="000417E3"/>
    <w:rsid w:val="00041938"/>
    <w:rsid w:val="00041BCA"/>
    <w:rsid w:val="00041CCF"/>
    <w:rsid w:val="00041EE7"/>
    <w:rsid w:val="00042159"/>
    <w:rsid w:val="000423FF"/>
    <w:rsid w:val="00042E7A"/>
    <w:rsid w:val="00043408"/>
    <w:rsid w:val="0004359B"/>
    <w:rsid w:val="00043744"/>
    <w:rsid w:val="00043F81"/>
    <w:rsid w:val="00043F8D"/>
    <w:rsid w:val="00044099"/>
    <w:rsid w:val="000442E2"/>
    <w:rsid w:val="0004457B"/>
    <w:rsid w:val="00044825"/>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CB"/>
    <w:rsid w:val="00052E32"/>
    <w:rsid w:val="00052E6A"/>
    <w:rsid w:val="000533BC"/>
    <w:rsid w:val="00053648"/>
    <w:rsid w:val="000536B7"/>
    <w:rsid w:val="000538CE"/>
    <w:rsid w:val="000538EA"/>
    <w:rsid w:val="00053A18"/>
    <w:rsid w:val="00053B15"/>
    <w:rsid w:val="00053C5D"/>
    <w:rsid w:val="00053EA9"/>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18C7"/>
    <w:rsid w:val="0006204C"/>
    <w:rsid w:val="000625B3"/>
    <w:rsid w:val="000627E3"/>
    <w:rsid w:val="00062E34"/>
    <w:rsid w:val="0006313B"/>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0DB6"/>
    <w:rsid w:val="0007103F"/>
    <w:rsid w:val="00071057"/>
    <w:rsid w:val="000710FB"/>
    <w:rsid w:val="0007117C"/>
    <w:rsid w:val="0007230C"/>
    <w:rsid w:val="00072316"/>
    <w:rsid w:val="0007255E"/>
    <w:rsid w:val="00072E90"/>
    <w:rsid w:val="00073246"/>
    <w:rsid w:val="0007351E"/>
    <w:rsid w:val="00073A65"/>
    <w:rsid w:val="00073C2B"/>
    <w:rsid w:val="00074063"/>
    <w:rsid w:val="00074553"/>
    <w:rsid w:val="00074B98"/>
    <w:rsid w:val="00074C60"/>
    <w:rsid w:val="00074E0E"/>
    <w:rsid w:val="00075725"/>
    <w:rsid w:val="000759CE"/>
    <w:rsid w:val="00075B09"/>
    <w:rsid w:val="00075BD1"/>
    <w:rsid w:val="00075EC7"/>
    <w:rsid w:val="000764F4"/>
    <w:rsid w:val="00076534"/>
    <w:rsid w:val="00076A94"/>
    <w:rsid w:val="00076AAC"/>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4906"/>
    <w:rsid w:val="000850E4"/>
    <w:rsid w:val="000854AE"/>
    <w:rsid w:val="0008552D"/>
    <w:rsid w:val="00085716"/>
    <w:rsid w:val="00085A33"/>
    <w:rsid w:val="00085A52"/>
    <w:rsid w:val="00085AFB"/>
    <w:rsid w:val="00085C44"/>
    <w:rsid w:val="000865F4"/>
    <w:rsid w:val="00086B01"/>
    <w:rsid w:val="00086C38"/>
    <w:rsid w:val="00086E5C"/>
    <w:rsid w:val="0008712E"/>
    <w:rsid w:val="000876ED"/>
    <w:rsid w:val="00087771"/>
    <w:rsid w:val="00087A48"/>
    <w:rsid w:val="00087FD9"/>
    <w:rsid w:val="000900E9"/>
    <w:rsid w:val="0009041B"/>
    <w:rsid w:val="000906AB"/>
    <w:rsid w:val="000906C9"/>
    <w:rsid w:val="00090708"/>
    <w:rsid w:val="00090877"/>
    <w:rsid w:val="00090C6C"/>
    <w:rsid w:val="00090CDA"/>
    <w:rsid w:val="00090DB8"/>
    <w:rsid w:val="00090DDE"/>
    <w:rsid w:val="00090F95"/>
    <w:rsid w:val="0009121D"/>
    <w:rsid w:val="0009124F"/>
    <w:rsid w:val="00091300"/>
    <w:rsid w:val="000916F4"/>
    <w:rsid w:val="00091936"/>
    <w:rsid w:val="00091EC7"/>
    <w:rsid w:val="000920F6"/>
    <w:rsid w:val="000929C5"/>
    <w:rsid w:val="00092BE8"/>
    <w:rsid w:val="00092C93"/>
    <w:rsid w:val="00092CA3"/>
    <w:rsid w:val="00092EE1"/>
    <w:rsid w:val="00092F1D"/>
    <w:rsid w:val="00092FFA"/>
    <w:rsid w:val="0009305A"/>
    <w:rsid w:val="0009339E"/>
    <w:rsid w:val="00093672"/>
    <w:rsid w:val="00093983"/>
    <w:rsid w:val="00093A1B"/>
    <w:rsid w:val="00093A3A"/>
    <w:rsid w:val="00093D00"/>
    <w:rsid w:val="00093D4A"/>
    <w:rsid w:val="00093E2A"/>
    <w:rsid w:val="00094205"/>
    <w:rsid w:val="00094242"/>
    <w:rsid w:val="000944D7"/>
    <w:rsid w:val="000953C5"/>
    <w:rsid w:val="00095807"/>
    <w:rsid w:val="00095D2C"/>
    <w:rsid w:val="00095EE0"/>
    <w:rsid w:val="00096367"/>
    <w:rsid w:val="00096601"/>
    <w:rsid w:val="00096AC1"/>
    <w:rsid w:val="00096DB7"/>
    <w:rsid w:val="00096F06"/>
    <w:rsid w:val="00096FD5"/>
    <w:rsid w:val="00097024"/>
    <w:rsid w:val="00097470"/>
    <w:rsid w:val="00097556"/>
    <w:rsid w:val="00097892"/>
    <w:rsid w:val="000A03AD"/>
    <w:rsid w:val="000A0D34"/>
    <w:rsid w:val="000A1435"/>
    <w:rsid w:val="000A163A"/>
    <w:rsid w:val="000A178F"/>
    <w:rsid w:val="000A184A"/>
    <w:rsid w:val="000A195F"/>
    <w:rsid w:val="000A209D"/>
    <w:rsid w:val="000A23F5"/>
    <w:rsid w:val="000A27DF"/>
    <w:rsid w:val="000A27FD"/>
    <w:rsid w:val="000A28AF"/>
    <w:rsid w:val="000A2A7C"/>
    <w:rsid w:val="000A2D2E"/>
    <w:rsid w:val="000A33FD"/>
    <w:rsid w:val="000A3CA7"/>
    <w:rsid w:val="000A40B9"/>
    <w:rsid w:val="000A454F"/>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901"/>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10"/>
    <w:rsid w:val="000C1D5C"/>
    <w:rsid w:val="000C2040"/>
    <w:rsid w:val="000C2783"/>
    <w:rsid w:val="000C2809"/>
    <w:rsid w:val="000C2944"/>
    <w:rsid w:val="000C2C5D"/>
    <w:rsid w:val="000C30FB"/>
    <w:rsid w:val="000C3A7C"/>
    <w:rsid w:val="000C3CEA"/>
    <w:rsid w:val="000C44BA"/>
    <w:rsid w:val="000C451F"/>
    <w:rsid w:val="000C4554"/>
    <w:rsid w:val="000C4EB8"/>
    <w:rsid w:val="000C4F33"/>
    <w:rsid w:val="000C50E1"/>
    <w:rsid w:val="000C5402"/>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7D9"/>
    <w:rsid w:val="000D0986"/>
    <w:rsid w:val="000D1174"/>
    <w:rsid w:val="000D170E"/>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C8E"/>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B27"/>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0EA4"/>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4E22"/>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0FC7"/>
    <w:rsid w:val="00111052"/>
    <w:rsid w:val="001111E1"/>
    <w:rsid w:val="0011122D"/>
    <w:rsid w:val="001112BE"/>
    <w:rsid w:val="0011160A"/>
    <w:rsid w:val="0011168B"/>
    <w:rsid w:val="00111D10"/>
    <w:rsid w:val="00111D52"/>
    <w:rsid w:val="00111D57"/>
    <w:rsid w:val="00112234"/>
    <w:rsid w:val="001125FA"/>
    <w:rsid w:val="00112874"/>
    <w:rsid w:val="0011358A"/>
    <w:rsid w:val="00113CDA"/>
    <w:rsid w:val="00113FED"/>
    <w:rsid w:val="001141C4"/>
    <w:rsid w:val="00114950"/>
    <w:rsid w:val="00114CB9"/>
    <w:rsid w:val="00114E60"/>
    <w:rsid w:val="00114E83"/>
    <w:rsid w:val="001151D7"/>
    <w:rsid w:val="00115685"/>
    <w:rsid w:val="00115BF0"/>
    <w:rsid w:val="00115F71"/>
    <w:rsid w:val="001161CF"/>
    <w:rsid w:val="00116356"/>
    <w:rsid w:val="00116A54"/>
    <w:rsid w:val="00117A4A"/>
    <w:rsid w:val="00117EB2"/>
    <w:rsid w:val="00117F77"/>
    <w:rsid w:val="00120609"/>
    <w:rsid w:val="001207E1"/>
    <w:rsid w:val="001208E0"/>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A57"/>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192A"/>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6"/>
    <w:rsid w:val="00146A2F"/>
    <w:rsid w:val="00146C34"/>
    <w:rsid w:val="0014739A"/>
    <w:rsid w:val="001503A1"/>
    <w:rsid w:val="0015041E"/>
    <w:rsid w:val="001510A8"/>
    <w:rsid w:val="00151167"/>
    <w:rsid w:val="00151C9B"/>
    <w:rsid w:val="001524CD"/>
    <w:rsid w:val="00152629"/>
    <w:rsid w:val="001526CE"/>
    <w:rsid w:val="00152721"/>
    <w:rsid w:val="001529DE"/>
    <w:rsid w:val="00152FD3"/>
    <w:rsid w:val="001535F2"/>
    <w:rsid w:val="00153734"/>
    <w:rsid w:val="0015389C"/>
    <w:rsid w:val="001539FC"/>
    <w:rsid w:val="001545F5"/>
    <w:rsid w:val="00154F3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85D"/>
    <w:rsid w:val="0016694C"/>
    <w:rsid w:val="00166C04"/>
    <w:rsid w:val="00166F6F"/>
    <w:rsid w:val="0016710A"/>
    <w:rsid w:val="001672BC"/>
    <w:rsid w:val="00167639"/>
    <w:rsid w:val="00167849"/>
    <w:rsid w:val="0016786D"/>
    <w:rsid w:val="00167A7B"/>
    <w:rsid w:val="00167BFF"/>
    <w:rsid w:val="00167C26"/>
    <w:rsid w:val="00167FA9"/>
    <w:rsid w:val="001702FB"/>
    <w:rsid w:val="00170633"/>
    <w:rsid w:val="0017071F"/>
    <w:rsid w:val="00170E44"/>
    <w:rsid w:val="0017141D"/>
    <w:rsid w:val="0017151E"/>
    <w:rsid w:val="001715ED"/>
    <w:rsid w:val="00171812"/>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724"/>
    <w:rsid w:val="001800E9"/>
    <w:rsid w:val="00180236"/>
    <w:rsid w:val="00180386"/>
    <w:rsid w:val="00180B6B"/>
    <w:rsid w:val="0018102B"/>
    <w:rsid w:val="001810F8"/>
    <w:rsid w:val="0018131C"/>
    <w:rsid w:val="0018131E"/>
    <w:rsid w:val="001814A9"/>
    <w:rsid w:val="001817FB"/>
    <w:rsid w:val="001819A7"/>
    <w:rsid w:val="00181E1E"/>
    <w:rsid w:val="00181E95"/>
    <w:rsid w:val="0018209C"/>
    <w:rsid w:val="00183091"/>
    <w:rsid w:val="0018338F"/>
    <w:rsid w:val="001833DF"/>
    <w:rsid w:val="00183AA7"/>
    <w:rsid w:val="00184291"/>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6678"/>
    <w:rsid w:val="0018706C"/>
    <w:rsid w:val="00187715"/>
    <w:rsid w:val="0018776A"/>
    <w:rsid w:val="00187A42"/>
    <w:rsid w:val="00187DBE"/>
    <w:rsid w:val="00187ED9"/>
    <w:rsid w:val="0019047C"/>
    <w:rsid w:val="001905AC"/>
    <w:rsid w:val="00190AB7"/>
    <w:rsid w:val="00190AEC"/>
    <w:rsid w:val="00190C8C"/>
    <w:rsid w:val="0019113B"/>
    <w:rsid w:val="001914B7"/>
    <w:rsid w:val="00191A09"/>
    <w:rsid w:val="001920B3"/>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BD"/>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DF2"/>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C96"/>
    <w:rsid w:val="001C3E1F"/>
    <w:rsid w:val="001C3F50"/>
    <w:rsid w:val="001C4060"/>
    <w:rsid w:val="001C4169"/>
    <w:rsid w:val="001C46A5"/>
    <w:rsid w:val="001C471A"/>
    <w:rsid w:val="001C4ECD"/>
    <w:rsid w:val="001C5036"/>
    <w:rsid w:val="001C5482"/>
    <w:rsid w:val="001C57B7"/>
    <w:rsid w:val="001C57DD"/>
    <w:rsid w:val="001C5825"/>
    <w:rsid w:val="001C6224"/>
    <w:rsid w:val="001C639B"/>
    <w:rsid w:val="001C6C4C"/>
    <w:rsid w:val="001C6C9C"/>
    <w:rsid w:val="001C6DAF"/>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0D"/>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5DD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00E"/>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8B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9B1"/>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205"/>
    <w:rsid w:val="00217482"/>
    <w:rsid w:val="00217AA2"/>
    <w:rsid w:val="00217BB8"/>
    <w:rsid w:val="00217CAD"/>
    <w:rsid w:val="00221244"/>
    <w:rsid w:val="0022127E"/>
    <w:rsid w:val="00221319"/>
    <w:rsid w:val="002213EE"/>
    <w:rsid w:val="00221BFB"/>
    <w:rsid w:val="00221E5A"/>
    <w:rsid w:val="00221F1F"/>
    <w:rsid w:val="00222201"/>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5D"/>
    <w:rsid w:val="00226591"/>
    <w:rsid w:val="0022742E"/>
    <w:rsid w:val="00227613"/>
    <w:rsid w:val="002278E4"/>
    <w:rsid w:val="002279A0"/>
    <w:rsid w:val="00230144"/>
    <w:rsid w:val="00230AB0"/>
    <w:rsid w:val="00230C1A"/>
    <w:rsid w:val="00230C43"/>
    <w:rsid w:val="0023118C"/>
    <w:rsid w:val="002313D8"/>
    <w:rsid w:val="00231467"/>
    <w:rsid w:val="00231503"/>
    <w:rsid w:val="0023165A"/>
    <w:rsid w:val="0023185B"/>
    <w:rsid w:val="00231868"/>
    <w:rsid w:val="00231893"/>
    <w:rsid w:val="00231E55"/>
    <w:rsid w:val="00232046"/>
    <w:rsid w:val="002321C5"/>
    <w:rsid w:val="00232806"/>
    <w:rsid w:val="00233162"/>
    <w:rsid w:val="0023321B"/>
    <w:rsid w:val="0023329D"/>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3E37"/>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57D14"/>
    <w:rsid w:val="0026004D"/>
    <w:rsid w:val="002600EB"/>
    <w:rsid w:val="002602C9"/>
    <w:rsid w:val="00260CBC"/>
    <w:rsid w:val="002612E5"/>
    <w:rsid w:val="00261A24"/>
    <w:rsid w:val="00261B30"/>
    <w:rsid w:val="00261BA1"/>
    <w:rsid w:val="00261C6E"/>
    <w:rsid w:val="002623F9"/>
    <w:rsid w:val="002626EA"/>
    <w:rsid w:val="00262802"/>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E86"/>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DE7"/>
    <w:rsid w:val="0027711B"/>
    <w:rsid w:val="00277CFA"/>
    <w:rsid w:val="00277E0D"/>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0EA"/>
    <w:rsid w:val="0028619B"/>
    <w:rsid w:val="00286976"/>
    <w:rsid w:val="00286C0B"/>
    <w:rsid w:val="00287A05"/>
    <w:rsid w:val="00287F57"/>
    <w:rsid w:val="002903BF"/>
    <w:rsid w:val="00290566"/>
    <w:rsid w:val="00290E79"/>
    <w:rsid w:val="00290F35"/>
    <w:rsid w:val="00291710"/>
    <w:rsid w:val="00291F8D"/>
    <w:rsid w:val="0029211B"/>
    <w:rsid w:val="00292387"/>
    <w:rsid w:val="00292662"/>
    <w:rsid w:val="002931FD"/>
    <w:rsid w:val="0029381E"/>
    <w:rsid w:val="0029399C"/>
    <w:rsid w:val="00293F21"/>
    <w:rsid w:val="00294A64"/>
    <w:rsid w:val="00294E5F"/>
    <w:rsid w:val="0029505D"/>
    <w:rsid w:val="0029527C"/>
    <w:rsid w:val="00295D90"/>
    <w:rsid w:val="00295E19"/>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19C9"/>
    <w:rsid w:val="002A21D2"/>
    <w:rsid w:val="002A23A6"/>
    <w:rsid w:val="002A2469"/>
    <w:rsid w:val="002A24A6"/>
    <w:rsid w:val="002A275F"/>
    <w:rsid w:val="002A279C"/>
    <w:rsid w:val="002A2F29"/>
    <w:rsid w:val="002A304D"/>
    <w:rsid w:val="002A30AC"/>
    <w:rsid w:val="002A3190"/>
    <w:rsid w:val="002A31C1"/>
    <w:rsid w:val="002A35C6"/>
    <w:rsid w:val="002A3F27"/>
    <w:rsid w:val="002A3FD4"/>
    <w:rsid w:val="002A4693"/>
    <w:rsid w:val="002A4B07"/>
    <w:rsid w:val="002A552F"/>
    <w:rsid w:val="002A5977"/>
    <w:rsid w:val="002A5CA2"/>
    <w:rsid w:val="002A601E"/>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1BEF"/>
    <w:rsid w:val="002B208E"/>
    <w:rsid w:val="002B20A4"/>
    <w:rsid w:val="002B24B3"/>
    <w:rsid w:val="002B26CF"/>
    <w:rsid w:val="002B287F"/>
    <w:rsid w:val="002B2DE2"/>
    <w:rsid w:val="002B3117"/>
    <w:rsid w:val="002B3625"/>
    <w:rsid w:val="002B37A0"/>
    <w:rsid w:val="002B3D91"/>
    <w:rsid w:val="002B3E4D"/>
    <w:rsid w:val="002B4146"/>
    <w:rsid w:val="002B47CD"/>
    <w:rsid w:val="002B48E1"/>
    <w:rsid w:val="002B4F26"/>
    <w:rsid w:val="002B5283"/>
    <w:rsid w:val="002B5453"/>
    <w:rsid w:val="002B5741"/>
    <w:rsid w:val="002B5884"/>
    <w:rsid w:val="002B5FEA"/>
    <w:rsid w:val="002B6400"/>
    <w:rsid w:val="002B6672"/>
    <w:rsid w:val="002B6E9C"/>
    <w:rsid w:val="002B733D"/>
    <w:rsid w:val="002B79AC"/>
    <w:rsid w:val="002B7E39"/>
    <w:rsid w:val="002C000D"/>
    <w:rsid w:val="002C04FE"/>
    <w:rsid w:val="002C0DD0"/>
    <w:rsid w:val="002C18F2"/>
    <w:rsid w:val="002C1F80"/>
    <w:rsid w:val="002C2442"/>
    <w:rsid w:val="002C2A0A"/>
    <w:rsid w:val="002C2C37"/>
    <w:rsid w:val="002C338F"/>
    <w:rsid w:val="002C3A6F"/>
    <w:rsid w:val="002C3D7C"/>
    <w:rsid w:val="002C3DEE"/>
    <w:rsid w:val="002C3ECF"/>
    <w:rsid w:val="002C4096"/>
    <w:rsid w:val="002C47BA"/>
    <w:rsid w:val="002C48ED"/>
    <w:rsid w:val="002C4E68"/>
    <w:rsid w:val="002C4E6C"/>
    <w:rsid w:val="002C5569"/>
    <w:rsid w:val="002C5A6A"/>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C77"/>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68B"/>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18"/>
    <w:rsid w:val="002E10C4"/>
    <w:rsid w:val="002E1A79"/>
    <w:rsid w:val="002E25A2"/>
    <w:rsid w:val="002E282B"/>
    <w:rsid w:val="002E2F2C"/>
    <w:rsid w:val="002E31BC"/>
    <w:rsid w:val="002E35E1"/>
    <w:rsid w:val="002E36F4"/>
    <w:rsid w:val="002E3A0A"/>
    <w:rsid w:val="002E3A1D"/>
    <w:rsid w:val="002E3B46"/>
    <w:rsid w:val="002E3D14"/>
    <w:rsid w:val="002E3EAD"/>
    <w:rsid w:val="002E4F26"/>
    <w:rsid w:val="002E524F"/>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EB8"/>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599"/>
    <w:rsid w:val="0030473F"/>
    <w:rsid w:val="00304BE9"/>
    <w:rsid w:val="00304F24"/>
    <w:rsid w:val="00305409"/>
    <w:rsid w:val="00305BF3"/>
    <w:rsid w:val="00305C17"/>
    <w:rsid w:val="0030618F"/>
    <w:rsid w:val="00306E14"/>
    <w:rsid w:val="00306E8E"/>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F1"/>
    <w:rsid w:val="00317B20"/>
    <w:rsid w:val="00317B47"/>
    <w:rsid w:val="00317CA5"/>
    <w:rsid w:val="003200CD"/>
    <w:rsid w:val="00320A71"/>
    <w:rsid w:val="00320E84"/>
    <w:rsid w:val="003211B4"/>
    <w:rsid w:val="00321594"/>
    <w:rsid w:val="00321A36"/>
    <w:rsid w:val="00321E23"/>
    <w:rsid w:val="0032285F"/>
    <w:rsid w:val="00322A22"/>
    <w:rsid w:val="00322BB6"/>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5FDD"/>
    <w:rsid w:val="003262B5"/>
    <w:rsid w:val="00326854"/>
    <w:rsid w:val="00327120"/>
    <w:rsid w:val="00327175"/>
    <w:rsid w:val="00327742"/>
    <w:rsid w:val="003277C2"/>
    <w:rsid w:val="00327D89"/>
    <w:rsid w:val="00327FA6"/>
    <w:rsid w:val="003302DE"/>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367"/>
    <w:rsid w:val="003359AD"/>
    <w:rsid w:val="00336ADE"/>
    <w:rsid w:val="00336DB3"/>
    <w:rsid w:val="00337153"/>
    <w:rsid w:val="003373AB"/>
    <w:rsid w:val="0033741D"/>
    <w:rsid w:val="0034019E"/>
    <w:rsid w:val="0034022A"/>
    <w:rsid w:val="00340444"/>
    <w:rsid w:val="003407A3"/>
    <w:rsid w:val="003414BD"/>
    <w:rsid w:val="003417A7"/>
    <w:rsid w:val="00341EF5"/>
    <w:rsid w:val="003420D6"/>
    <w:rsid w:val="003422A5"/>
    <w:rsid w:val="00342A63"/>
    <w:rsid w:val="00342CF3"/>
    <w:rsid w:val="003430AD"/>
    <w:rsid w:val="00343144"/>
    <w:rsid w:val="003431C2"/>
    <w:rsid w:val="00343209"/>
    <w:rsid w:val="0034368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92B"/>
    <w:rsid w:val="00347F16"/>
    <w:rsid w:val="00350453"/>
    <w:rsid w:val="003505FC"/>
    <w:rsid w:val="0035065D"/>
    <w:rsid w:val="00350AE9"/>
    <w:rsid w:val="003511E5"/>
    <w:rsid w:val="00351C4F"/>
    <w:rsid w:val="00351E96"/>
    <w:rsid w:val="00351F24"/>
    <w:rsid w:val="003520FB"/>
    <w:rsid w:val="00352401"/>
    <w:rsid w:val="00352648"/>
    <w:rsid w:val="003529C4"/>
    <w:rsid w:val="00352B51"/>
    <w:rsid w:val="00352D7B"/>
    <w:rsid w:val="00353514"/>
    <w:rsid w:val="00353D4C"/>
    <w:rsid w:val="00353D52"/>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6D53"/>
    <w:rsid w:val="00357082"/>
    <w:rsid w:val="003571CD"/>
    <w:rsid w:val="00357338"/>
    <w:rsid w:val="00357343"/>
    <w:rsid w:val="0035743E"/>
    <w:rsid w:val="003574E6"/>
    <w:rsid w:val="0035783B"/>
    <w:rsid w:val="00360052"/>
    <w:rsid w:val="00360740"/>
    <w:rsid w:val="003609EF"/>
    <w:rsid w:val="00360D86"/>
    <w:rsid w:val="00360E98"/>
    <w:rsid w:val="00360EDF"/>
    <w:rsid w:val="0036159E"/>
    <w:rsid w:val="00361AC6"/>
    <w:rsid w:val="00361B37"/>
    <w:rsid w:val="00361BC1"/>
    <w:rsid w:val="00361C47"/>
    <w:rsid w:val="00361CA2"/>
    <w:rsid w:val="00361F5B"/>
    <w:rsid w:val="003620D7"/>
    <w:rsid w:val="0036229A"/>
    <w:rsid w:val="0036231A"/>
    <w:rsid w:val="0036260E"/>
    <w:rsid w:val="0036276D"/>
    <w:rsid w:val="00362859"/>
    <w:rsid w:val="00362AC3"/>
    <w:rsid w:val="00362FDB"/>
    <w:rsid w:val="0036313F"/>
    <w:rsid w:val="0036362D"/>
    <w:rsid w:val="00363789"/>
    <w:rsid w:val="00363881"/>
    <w:rsid w:val="00363ACB"/>
    <w:rsid w:val="00363C90"/>
    <w:rsid w:val="00363F99"/>
    <w:rsid w:val="00364516"/>
    <w:rsid w:val="00364753"/>
    <w:rsid w:val="00365015"/>
    <w:rsid w:val="0036537C"/>
    <w:rsid w:val="0036562E"/>
    <w:rsid w:val="00365995"/>
    <w:rsid w:val="00365CE9"/>
    <w:rsid w:val="00366064"/>
    <w:rsid w:val="0036610F"/>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982"/>
    <w:rsid w:val="00371A5F"/>
    <w:rsid w:val="00371B0C"/>
    <w:rsid w:val="00372399"/>
    <w:rsid w:val="003724F6"/>
    <w:rsid w:val="0037274F"/>
    <w:rsid w:val="00372B5E"/>
    <w:rsid w:val="00372FE2"/>
    <w:rsid w:val="00373ADB"/>
    <w:rsid w:val="00373D40"/>
    <w:rsid w:val="003747E4"/>
    <w:rsid w:val="00374966"/>
    <w:rsid w:val="00374DD4"/>
    <w:rsid w:val="00374F9A"/>
    <w:rsid w:val="003752A2"/>
    <w:rsid w:val="0037540C"/>
    <w:rsid w:val="003755C0"/>
    <w:rsid w:val="00375666"/>
    <w:rsid w:val="0037593D"/>
    <w:rsid w:val="00375C80"/>
    <w:rsid w:val="00375E04"/>
    <w:rsid w:val="00375F2D"/>
    <w:rsid w:val="00376096"/>
    <w:rsid w:val="003761BC"/>
    <w:rsid w:val="003761C0"/>
    <w:rsid w:val="0037622B"/>
    <w:rsid w:val="00376568"/>
    <w:rsid w:val="0037684F"/>
    <w:rsid w:val="00376896"/>
    <w:rsid w:val="00376A5D"/>
    <w:rsid w:val="00376B2C"/>
    <w:rsid w:val="00376CC1"/>
    <w:rsid w:val="003770CA"/>
    <w:rsid w:val="00377703"/>
    <w:rsid w:val="00377733"/>
    <w:rsid w:val="00377E08"/>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0B4"/>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757"/>
    <w:rsid w:val="00393D31"/>
    <w:rsid w:val="00393D56"/>
    <w:rsid w:val="00393DB8"/>
    <w:rsid w:val="00394026"/>
    <w:rsid w:val="00394282"/>
    <w:rsid w:val="00394471"/>
    <w:rsid w:val="00394AFA"/>
    <w:rsid w:val="00394FCA"/>
    <w:rsid w:val="003957AA"/>
    <w:rsid w:val="003958A6"/>
    <w:rsid w:val="00395AB5"/>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0FE"/>
    <w:rsid w:val="003A1A7F"/>
    <w:rsid w:val="003A1CEC"/>
    <w:rsid w:val="003A1DA8"/>
    <w:rsid w:val="003A1F5F"/>
    <w:rsid w:val="003A2266"/>
    <w:rsid w:val="003A234F"/>
    <w:rsid w:val="003A23FB"/>
    <w:rsid w:val="003A24BC"/>
    <w:rsid w:val="003A26F7"/>
    <w:rsid w:val="003A276E"/>
    <w:rsid w:val="003A2880"/>
    <w:rsid w:val="003A2A0E"/>
    <w:rsid w:val="003A2BA8"/>
    <w:rsid w:val="003A2DBC"/>
    <w:rsid w:val="003A3615"/>
    <w:rsid w:val="003A42CD"/>
    <w:rsid w:val="003A4B27"/>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1AA"/>
    <w:rsid w:val="003B297A"/>
    <w:rsid w:val="003B2E10"/>
    <w:rsid w:val="003B3236"/>
    <w:rsid w:val="003B32F9"/>
    <w:rsid w:val="003B3333"/>
    <w:rsid w:val="003B35E6"/>
    <w:rsid w:val="003B3BA5"/>
    <w:rsid w:val="003B3C80"/>
    <w:rsid w:val="003B4564"/>
    <w:rsid w:val="003B4775"/>
    <w:rsid w:val="003B47A0"/>
    <w:rsid w:val="003B4A92"/>
    <w:rsid w:val="003B60F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3C"/>
    <w:rsid w:val="003C3EAD"/>
    <w:rsid w:val="003C4036"/>
    <w:rsid w:val="003C4051"/>
    <w:rsid w:val="003C4109"/>
    <w:rsid w:val="003C4421"/>
    <w:rsid w:val="003C461D"/>
    <w:rsid w:val="003C4A26"/>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6DF3"/>
    <w:rsid w:val="003C72F3"/>
    <w:rsid w:val="003C742F"/>
    <w:rsid w:val="003C75B3"/>
    <w:rsid w:val="003D071F"/>
    <w:rsid w:val="003D0E03"/>
    <w:rsid w:val="003D0F61"/>
    <w:rsid w:val="003D0F6E"/>
    <w:rsid w:val="003D114F"/>
    <w:rsid w:val="003D1824"/>
    <w:rsid w:val="003D18AD"/>
    <w:rsid w:val="003D19C4"/>
    <w:rsid w:val="003D1F28"/>
    <w:rsid w:val="003D212C"/>
    <w:rsid w:val="003D21BC"/>
    <w:rsid w:val="003D21D6"/>
    <w:rsid w:val="003D2265"/>
    <w:rsid w:val="003D26C9"/>
    <w:rsid w:val="003D2716"/>
    <w:rsid w:val="003D2F09"/>
    <w:rsid w:val="003D3412"/>
    <w:rsid w:val="003D3D4C"/>
    <w:rsid w:val="003D3DAD"/>
    <w:rsid w:val="003D430C"/>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6F51"/>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C2B"/>
    <w:rsid w:val="003E3DE1"/>
    <w:rsid w:val="003E4131"/>
    <w:rsid w:val="003E4450"/>
    <w:rsid w:val="003E44DB"/>
    <w:rsid w:val="003E4673"/>
    <w:rsid w:val="003E4A5A"/>
    <w:rsid w:val="003E4C2A"/>
    <w:rsid w:val="003E50B1"/>
    <w:rsid w:val="003E5179"/>
    <w:rsid w:val="003E540E"/>
    <w:rsid w:val="003E5471"/>
    <w:rsid w:val="003E5807"/>
    <w:rsid w:val="003E5891"/>
    <w:rsid w:val="003E5E94"/>
    <w:rsid w:val="003E6059"/>
    <w:rsid w:val="003E6953"/>
    <w:rsid w:val="003E6D78"/>
    <w:rsid w:val="003E6F61"/>
    <w:rsid w:val="003E713F"/>
    <w:rsid w:val="003E7913"/>
    <w:rsid w:val="003E7F80"/>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D88"/>
    <w:rsid w:val="003F2E53"/>
    <w:rsid w:val="003F2EA6"/>
    <w:rsid w:val="003F33C5"/>
    <w:rsid w:val="003F368B"/>
    <w:rsid w:val="003F38A6"/>
    <w:rsid w:val="003F3CB2"/>
    <w:rsid w:val="003F3F51"/>
    <w:rsid w:val="003F3FA6"/>
    <w:rsid w:val="003F44E8"/>
    <w:rsid w:val="003F4601"/>
    <w:rsid w:val="003F4768"/>
    <w:rsid w:val="003F5A8C"/>
    <w:rsid w:val="003F5FFE"/>
    <w:rsid w:val="003F60E2"/>
    <w:rsid w:val="003F6104"/>
    <w:rsid w:val="003F6931"/>
    <w:rsid w:val="003F70C1"/>
    <w:rsid w:val="003F7220"/>
    <w:rsid w:val="003F7236"/>
    <w:rsid w:val="003F7328"/>
    <w:rsid w:val="003F7595"/>
    <w:rsid w:val="003F78AD"/>
    <w:rsid w:val="003F7A2B"/>
    <w:rsid w:val="00400059"/>
    <w:rsid w:val="00400490"/>
    <w:rsid w:val="004008AC"/>
    <w:rsid w:val="00400A81"/>
    <w:rsid w:val="00400B6A"/>
    <w:rsid w:val="00400FD7"/>
    <w:rsid w:val="00401698"/>
    <w:rsid w:val="0040181A"/>
    <w:rsid w:val="0040198E"/>
    <w:rsid w:val="00401DAE"/>
    <w:rsid w:val="0040245F"/>
    <w:rsid w:val="0040269B"/>
    <w:rsid w:val="004028A5"/>
    <w:rsid w:val="004039A8"/>
    <w:rsid w:val="00403A99"/>
    <w:rsid w:val="00403AE1"/>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820"/>
    <w:rsid w:val="00407D8B"/>
    <w:rsid w:val="00407F1E"/>
    <w:rsid w:val="00410371"/>
    <w:rsid w:val="00410C20"/>
    <w:rsid w:val="00411091"/>
    <w:rsid w:val="00411920"/>
    <w:rsid w:val="00411C2B"/>
    <w:rsid w:val="00411C38"/>
    <w:rsid w:val="00412444"/>
    <w:rsid w:val="0041263B"/>
    <w:rsid w:val="004130DC"/>
    <w:rsid w:val="00413418"/>
    <w:rsid w:val="00413A89"/>
    <w:rsid w:val="00413B1F"/>
    <w:rsid w:val="00413B6F"/>
    <w:rsid w:val="00413BAE"/>
    <w:rsid w:val="00414713"/>
    <w:rsid w:val="004148CB"/>
    <w:rsid w:val="00414A36"/>
    <w:rsid w:val="00414A57"/>
    <w:rsid w:val="00414D7F"/>
    <w:rsid w:val="0041530A"/>
    <w:rsid w:val="004155DB"/>
    <w:rsid w:val="00415B17"/>
    <w:rsid w:val="00415C4D"/>
    <w:rsid w:val="0041614D"/>
    <w:rsid w:val="00416214"/>
    <w:rsid w:val="0041622E"/>
    <w:rsid w:val="00416547"/>
    <w:rsid w:val="004165FF"/>
    <w:rsid w:val="00416A4C"/>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97"/>
    <w:rsid w:val="00422D0D"/>
    <w:rsid w:val="00423012"/>
    <w:rsid w:val="00423419"/>
    <w:rsid w:val="004235FE"/>
    <w:rsid w:val="00423797"/>
    <w:rsid w:val="004238AA"/>
    <w:rsid w:val="00423B1F"/>
    <w:rsid w:val="00423C25"/>
    <w:rsid w:val="00423FD9"/>
    <w:rsid w:val="00423FDF"/>
    <w:rsid w:val="004240A6"/>
    <w:rsid w:val="004242F1"/>
    <w:rsid w:val="00424C1A"/>
    <w:rsid w:val="00424CD8"/>
    <w:rsid w:val="00424E91"/>
    <w:rsid w:val="00425498"/>
    <w:rsid w:val="004255C9"/>
    <w:rsid w:val="0042586D"/>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BAE"/>
    <w:rsid w:val="00432C5F"/>
    <w:rsid w:val="00432D09"/>
    <w:rsid w:val="0043353F"/>
    <w:rsid w:val="00433752"/>
    <w:rsid w:val="00433C77"/>
    <w:rsid w:val="00433D34"/>
    <w:rsid w:val="0043467C"/>
    <w:rsid w:val="00434F83"/>
    <w:rsid w:val="004354DD"/>
    <w:rsid w:val="00435653"/>
    <w:rsid w:val="004360DE"/>
    <w:rsid w:val="00436693"/>
    <w:rsid w:val="004369CB"/>
    <w:rsid w:val="00436E0F"/>
    <w:rsid w:val="00436F5E"/>
    <w:rsid w:val="0043708C"/>
    <w:rsid w:val="004370CD"/>
    <w:rsid w:val="00437470"/>
    <w:rsid w:val="00437D61"/>
    <w:rsid w:val="004401A4"/>
    <w:rsid w:val="004404AC"/>
    <w:rsid w:val="00440C34"/>
    <w:rsid w:val="00440CF2"/>
    <w:rsid w:val="00440EE8"/>
    <w:rsid w:val="004416CD"/>
    <w:rsid w:val="0044194E"/>
    <w:rsid w:val="00441A51"/>
    <w:rsid w:val="00441A69"/>
    <w:rsid w:val="00442039"/>
    <w:rsid w:val="0044216D"/>
    <w:rsid w:val="00442498"/>
    <w:rsid w:val="004428C9"/>
    <w:rsid w:val="00442DB3"/>
    <w:rsid w:val="0044309C"/>
    <w:rsid w:val="004430C5"/>
    <w:rsid w:val="0044317C"/>
    <w:rsid w:val="004434D3"/>
    <w:rsid w:val="00443A0B"/>
    <w:rsid w:val="00443A38"/>
    <w:rsid w:val="00443B03"/>
    <w:rsid w:val="00443F13"/>
    <w:rsid w:val="004441C2"/>
    <w:rsid w:val="0044428E"/>
    <w:rsid w:val="004445C8"/>
    <w:rsid w:val="0044493A"/>
    <w:rsid w:val="00445018"/>
    <w:rsid w:val="0044525F"/>
    <w:rsid w:val="004453A1"/>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4CB"/>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1E"/>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1D"/>
    <w:rsid w:val="004553FD"/>
    <w:rsid w:val="00455631"/>
    <w:rsid w:val="00455B47"/>
    <w:rsid w:val="00456142"/>
    <w:rsid w:val="0045635F"/>
    <w:rsid w:val="0045647C"/>
    <w:rsid w:val="0045659A"/>
    <w:rsid w:val="00456666"/>
    <w:rsid w:val="004567D6"/>
    <w:rsid w:val="00456989"/>
    <w:rsid w:val="00456AFF"/>
    <w:rsid w:val="00456B73"/>
    <w:rsid w:val="00456BD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29E2"/>
    <w:rsid w:val="00462FC2"/>
    <w:rsid w:val="00463575"/>
    <w:rsid w:val="0046366C"/>
    <w:rsid w:val="00464090"/>
    <w:rsid w:val="00464863"/>
    <w:rsid w:val="0046497D"/>
    <w:rsid w:val="00464BB3"/>
    <w:rsid w:val="00465CAC"/>
    <w:rsid w:val="00465F2B"/>
    <w:rsid w:val="004660EE"/>
    <w:rsid w:val="004666C8"/>
    <w:rsid w:val="00466829"/>
    <w:rsid w:val="00466B2E"/>
    <w:rsid w:val="004673F3"/>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5E6A"/>
    <w:rsid w:val="0047633D"/>
    <w:rsid w:val="0047642A"/>
    <w:rsid w:val="00476E60"/>
    <w:rsid w:val="00476FE7"/>
    <w:rsid w:val="00477595"/>
    <w:rsid w:val="004776A6"/>
    <w:rsid w:val="00477803"/>
    <w:rsid w:val="004804E1"/>
    <w:rsid w:val="00480718"/>
    <w:rsid w:val="00480B3B"/>
    <w:rsid w:val="00480CE4"/>
    <w:rsid w:val="00480D50"/>
    <w:rsid w:val="00481215"/>
    <w:rsid w:val="004815DE"/>
    <w:rsid w:val="0048193F"/>
    <w:rsid w:val="00481F6C"/>
    <w:rsid w:val="00481F81"/>
    <w:rsid w:val="00482312"/>
    <w:rsid w:val="00482A54"/>
    <w:rsid w:val="00482E7C"/>
    <w:rsid w:val="00483509"/>
    <w:rsid w:val="0048355E"/>
    <w:rsid w:val="004836C0"/>
    <w:rsid w:val="004837FA"/>
    <w:rsid w:val="00483E48"/>
    <w:rsid w:val="00484037"/>
    <w:rsid w:val="004843C7"/>
    <w:rsid w:val="004846B3"/>
    <w:rsid w:val="00485068"/>
    <w:rsid w:val="004852D4"/>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15"/>
    <w:rsid w:val="00490B93"/>
    <w:rsid w:val="00490D2A"/>
    <w:rsid w:val="00490DCA"/>
    <w:rsid w:val="00490E31"/>
    <w:rsid w:val="004917D4"/>
    <w:rsid w:val="00491BA2"/>
    <w:rsid w:val="00491BA4"/>
    <w:rsid w:val="0049229C"/>
    <w:rsid w:val="004924BB"/>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569"/>
    <w:rsid w:val="004978A1"/>
    <w:rsid w:val="00497F88"/>
    <w:rsid w:val="004A05C2"/>
    <w:rsid w:val="004A0EC3"/>
    <w:rsid w:val="004A119B"/>
    <w:rsid w:val="004A2583"/>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A9"/>
    <w:rsid w:val="004B17B8"/>
    <w:rsid w:val="004B1F17"/>
    <w:rsid w:val="004B2137"/>
    <w:rsid w:val="004B21E6"/>
    <w:rsid w:val="004B278A"/>
    <w:rsid w:val="004B29F4"/>
    <w:rsid w:val="004B2C7F"/>
    <w:rsid w:val="004B3954"/>
    <w:rsid w:val="004B3BDE"/>
    <w:rsid w:val="004B3C5C"/>
    <w:rsid w:val="004B3CE7"/>
    <w:rsid w:val="004B3E02"/>
    <w:rsid w:val="004B3F8E"/>
    <w:rsid w:val="004B3FEB"/>
    <w:rsid w:val="004B43B3"/>
    <w:rsid w:val="004B4557"/>
    <w:rsid w:val="004B466E"/>
    <w:rsid w:val="004B4C47"/>
    <w:rsid w:val="004B5177"/>
    <w:rsid w:val="004B54F3"/>
    <w:rsid w:val="004B5C13"/>
    <w:rsid w:val="004B5C84"/>
    <w:rsid w:val="004B5F1F"/>
    <w:rsid w:val="004B5FE7"/>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6F77"/>
    <w:rsid w:val="004C7060"/>
    <w:rsid w:val="004C72E9"/>
    <w:rsid w:val="004C7C53"/>
    <w:rsid w:val="004C7C72"/>
    <w:rsid w:val="004C7E83"/>
    <w:rsid w:val="004D0255"/>
    <w:rsid w:val="004D0281"/>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A37"/>
    <w:rsid w:val="004D3F9B"/>
    <w:rsid w:val="004D41ED"/>
    <w:rsid w:val="004D452C"/>
    <w:rsid w:val="004D4E33"/>
    <w:rsid w:val="004D547F"/>
    <w:rsid w:val="004D5609"/>
    <w:rsid w:val="004D5912"/>
    <w:rsid w:val="004D5B47"/>
    <w:rsid w:val="004D62E3"/>
    <w:rsid w:val="004D6332"/>
    <w:rsid w:val="004D6604"/>
    <w:rsid w:val="004D6667"/>
    <w:rsid w:val="004D6711"/>
    <w:rsid w:val="004D6A32"/>
    <w:rsid w:val="004D6D72"/>
    <w:rsid w:val="004D7626"/>
    <w:rsid w:val="004D7F79"/>
    <w:rsid w:val="004E010F"/>
    <w:rsid w:val="004E025D"/>
    <w:rsid w:val="004E057B"/>
    <w:rsid w:val="004E0686"/>
    <w:rsid w:val="004E0858"/>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8B1"/>
    <w:rsid w:val="004F0F11"/>
    <w:rsid w:val="004F17E1"/>
    <w:rsid w:val="004F1D65"/>
    <w:rsid w:val="004F1F85"/>
    <w:rsid w:val="004F210F"/>
    <w:rsid w:val="004F2436"/>
    <w:rsid w:val="004F24D3"/>
    <w:rsid w:val="004F26E6"/>
    <w:rsid w:val="004F278C"/>
    <w:rsid w:val="004F2882"/>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4F64"/>
    <w:rsid w:val="004F5853"/>
    <w:rsid w:val="004F5A39"/>
    <w:rsid w:val="004F5FF0"/>
    <w:rsid w:val="004F6082"/>
    <w:rsid w:val="004F60B7"/>
    <w:rsid w:val="004F6447"/>
    <w:rsid w:val="004F6B9F"/>
    <w:rsid w:val="004F6C92"/>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95D"/>
    <w:rsid w:val="00505B08"/>
    <w:rsid w:val="00506181"/>
    <w:rsid w:val="00506521"/>
    <w:rsid w:val="00506937"/>
    <w:rsid w:val="00506CA2"/>
    <w:rsid w:val="00506DAC"/>
    <w:rsid w:val="005104B0"/>
    <w:rsid w:val="0051102B"/>
    <w:rsid w:val="005111BF"/>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1F3"/>
    <w:rsid w:val="0052568F"/>
    <w:rsid w:val="005256A7"/>
    <w:rsid w:val="00525702"/>
    <w:rsid w:val="005257F2"/>
    <w:rsid w:val="00525B68"/>
    <w:rsid w:val="0052653C"/>
    <w:rsid w:val="00526801"/>
    <w:rsid w:val="00526873"/>
    <w:rsid w:val="00526C9C"/>
    <w:rsid w:val="00526FA0"/>
    <w:rsid w:val="00527158"/>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821"/>
    <w:rsid w:val="00533A24"/>
    <w:rsid w:val="00533E85"/>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A8B"/>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C7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3E"/>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5DE"/>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41"/>
    <w:rsid w:val="00566F96"/>
    <w:rsid w:val="00566FC6"/>
    <w:rsid w:val="00567203"/>
    <w:rsid w:val="0056720D"/>
    <w:rsid w:val="00567219"/>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0A6"/>
    <w:rsid w:val="00580A72"/>
    <w:rsid w:val="00580EEB"/>
    <w:rsid w:val="00580FEC"/>
    <w:rsid w:val="0058107D"/>
    <w:rsid w:val="0058165C"/>
    <w:rsid w:val="00581C60"/>
    <w:rsid w:val="00581D9F"/>
    <w:rsid w:val="00581E23"/>
    <w:rsid w:val="00581EBE"/>
    <w:rsid w:val="005821F2"/>
    <w:rsid w:val="00582D4A"/>
    <w:rsid w:val="00582DF5"/>
    <w:rsid w:val="005830C5"/>
    <w:rsid w:val="005830CD"/>
    <w:rsid w:val="00583240"/>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0D14"/>
    <w:rsid w:val="00591390"/>
    <w:rsid w:val="005919FC"/>
    <w:rsid w:val="00591A63"/>
    <w:rsid w:val="00591E23"/>
    <w:rsid w:val="00592217"/>
    <w:rsid w:val="0059223E"/>
    <w:rsid w:val="00592245"/>
    <w:rsid w:val="00592637"/>
    <w:rsid w:val="0059296D"/>
    <w:rsid w:val="00592D74"/>
    <w:rsid w:val="00592F2D"/>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5C"/>
    <w:rsid w:val="005A6597"/>
    <w:rsid w:val="005A6689"/>
    <w:rsid w:val="005A6755"/>
    <w:rsid w:val="005A6A16"/>
    <w:rsid w:val="005A6BD1"/>
    <w:rsid w:val="005A6E02"/>
    <w:rsid w:val="005A6EE2"/>
    <w:rsid w:val="005A6F6D"/>
    <w:rsid w:val="005A7456"/>
    <w:rsid w:val="005A75F1"/>
    <w:rsid w:val="005A76F6"/>
    <w:rsid w:val="005A774D"/>
    <w:rsid w:val="005A775C"/>
    <w:rsid w:val="005A7E0F"/>
    <w:rsid w:val="005B029F"/>
    <w:rsid w:val="005B031D"/>
    <w:rsid w:val="005B0346"/>
    <w:rsid w:val="005B07EB"/>
    <w:rsid w:val="005B0DF5"/>
    <w:rsid w:val="005B176B"/>
    <w:rsid w:val="005B1853"/>
    <w:rsid w:val="005B1887"/>
    <w:rsid w:val="005B1A6E"/>
    <w:rsid w:val="005B2630"/>
    <w:rsid w:val="005B2805"/>
    <w:rsid w:val="005B2868"/>
    <w:rsid w:val="005B2F9B"/>
    <w:rsid w:val="005B3090"/>
    <w:rsid w:val="005B31C7"/>
    <w:rsid w:val="005B3769"/>
    <w:rsid w:val="005B3B37"/>
    <w:rsid w:val="005B40F3"/>
    <w:rsid w:val="005B453F"/>
    <w:rsid w:val="005B459C"/>
    <w:rsid w:val="005B4760"/>
    <w:rsid w:val="005B55FE"/>
    <w:rsid w:val="005B5912"/>
    <w:rsid w:val="005B5CAE"/>
    <w:rsid w:val="005B5D2B"/>
    <w:rsid w:val="005B5DA0"/>
    <w:rsid w:val="005B5FCF"/>
    <w:rsid w:val="005B6238"/>
    <w:rsid w:val="005B636F"/>
    <w:rsid w:val="005B64F3"/>
    <w:rsid w:val="005B6EB6"/>
    <w:rsid w:val="005B75F2"/>
    <w:rsid w:val="005B765C"/>
    <w:rsid w:val="005B79D1"/>
    <w:rsid w:val="005B7A33"/>
    <w:rsid w:val="005C0244"/>
    <w:rsid w:val="005C1093"/>
    <w:rsid w:val="005C13E2"/>
    <w:rsid w:val="005C1535"/>
    <w:rsid w:val="005C16E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D05"/>
    <w:rsid w:val="005D4E24"/>
    <w:rsid w:val="005D54FC"/>
    <w:rsid w:val="005D6159"/>
    <w:rsid w:val="005D62AF"/>
    <w:rsid w:val="005D6302"/>
    <w:rsid w:val="005D63DF"/>
    <w:rsid w:val="005D675A"/>
    <w:rsid w:val="005D697C"/>
    <w:rsid w:val="005D6C9D"/>
    <w:rsid w:val="005D6E8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839"/>
    <w:rsid w:val="005E2BC7"/>
    <w:rsid w:val="005E2C44"/>
    <w:rsid w:val="005E33F0"/>
    <w:rsid w:val="005E34AA"/>
    <w:rsid w:val="005E3854"/>
    <w:rsid w:val="005E3ACD"/>
    <w:rsid w:val="005E3D58"/>
    <w:rsid w:val="005E3F9B"/>
    <w:rsid w:val="005E4109"/>
    <w:rsid w:val="005E46D4"/>
    <w:rsid w:val="005E4834"/>
    <w:rsid w:val="005E536F"/>
    <w:rsid w:val="005E5612"/>
    <w:rsid w:val="005E56ED"/>
    <w:rsid w:val="005E574F"/>
    <w:rsid w:val="005E5A98"/>
    <w:rsid w:val="005E5C82"/>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3A"/>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4FB1"/>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378"/>
    <w:rsid w:val="005F7664"/>
    <w:rsid w:val="005F79E9"/>
    <w:rsid w:val="005F7CC3"/>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98A"/>
    <w:rsid w:val="00604FA4"/>
    <w:rsid w:val="00605473"/>
    <w:rsid w:val="006057AB"/>
    <w:rsid w:val="00605B61"/>
    <w:rsid w:val="006063B7"/>
    <w:rsid w:val="0060660B"/>
    <w:rsid w:val="0060664F"/>
    <w:rsid w:val="006069F6"/>
    <w:rsid w:val="00607148"/>
    <w:rsid w:val="00607304"/>
    <w:rsid w:val="006075D4"/>
    <w:rsid w:val="006078F7"/>
    <w:rsid w:val="00607933"/>
    <w:rsid w:val="00607ACE"/>
    <w:rsid w:val="00607B20"/>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844"/>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5F0A"/>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593"/>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3D27"/>
    <w:rsid w:val="006441A0"/>
    <w:rsid w:val="006441C6"/>
    <w:rsid w:val="00644575"/>
    <w:rsid w:val="006446B0"/>
    <w:rsid w:val="0064487D"/>
    <w:rsid w:val="00644E79"/>
    <w:rsid w:val="00645603"/>
    <w:rsid w:val="00645A06"/>
    <w:rsid w:val="00645B27"/>
    <w:rsid w:val="00645C7F"/>
    <w:rsid w:val="00645E3C"/>
    <w:rsid w:val="0064612C"/>
    <w:rsid w:val="00646325"/>
    <w:rsid w:val="00646346"/>
    <w:rsid w:val="00646663"/>
    <w:rsid w:val="00646939"/>
    <w:rsid w:val="0064695D"/>
    <w:rsid w:val="00646D7B"/>
    <w:rsid w:val="00647336"/>
    <w:rsid w:val="006474A2"/>
    <w:rsid w:val="006474A9"/>
    <w:rsid w:val="00647E96"/>
    <w:rsid w:val="006508B8"/>
    <w:rsid w:val="006509C0"/>
    <w:rsid w:val="00650A04"/>
    <w:rsid w:val="00650C42"/>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37B"/>
    <w:rsid w:val="006616E5"/>
    <w:rsid w:val="006620AD"/>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C59"/>
    <w:rsid w:val="00671041"/>
    <w:rsid w:val="006712EC"/>
    <w:rsid w:val="00671579"/>
    <w:rsid w:val="006715D6"/>
    <w:rsid w:val="006717DA"/>
    <w:rsid w:val="006724B6"/>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2B2"/>
    <w:rsid w:val="0068461E"/>
    <w:rsid w:val="00684949"/>
    <w:rsid w:val="00684C0C"/>
    <w:rsid w:val="00684C3A"/>
    <w:rsid w:val="00684DA3"/>
    <w:rsid w:val="00684FF9"/>
    <w:rsid w:val="0068569C"/>
    <w:rsid w:val="0068592E"/>
    <w:rsid w:val="00685C0F"/>
    <w:rsid w:val="00685C62"/>
    <w:rsid w:val="00685EE4"/>
    <w:rsid w:val="006861A8"/>
    <w:rsid w:val="00686641"/>
    <w:rsid w:val="006868C3"/>
    <w:rsid w:val="006868EB"/>
    <w:rsid w:val="0068699B"/>
    <w:rsid w:val="006873AE"/>
    <w:rsid w:val="006876A8"/>
    <w:rsid w:val="00687702"/>
    <w:rsid w:val="00687A8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6FD0"/>
    <w:rsid w:val="0069708C"/>
    <w:rsid w:val="006970E0"/>
    <w:rsid w:val="006971A8"/>
    <w:rsid w:val="0069746D"/>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830"/>
    <w:rsid w:val="006A6CE6"/>
    <w:rsid w:val="006A6DF6"/>
    <w:rsid w:val="006A6E01"/>
    <w:rsid w:val="006A7482"/>
    <w:rsid w:val="006A7824"/>
    <w:rsid w:val="006A7B22"/>
    <w:rsid w:val="006B002A"/>
    <w:rsid w:val="006B00D1"/>
    <w:rsid w:val="006B0171"/>
    <w:rsid w:val="006B04E5"/>
    <w:rsid w:val="006B07B2"/>
    <w:rsid w:val="006B09C0"/>
    <w:rsid w:val="006B0DE8"/>
    <w:rsid w:val="006B1007"/>
    <w:rsid w:val="006B10BF"/>
    <w:rsid w:val="006B16CB"/>
    <w:rsid w:val="006B1DDE"/>
    <w:rsid w:val="006B2AC3"/>
    <w:rsid w:val="006B2ADD"/>
    <w:rsid w:val="006B3213"/>
    <w:rsid w:val="006B388C"/>
    <w:rsid w:val="006B3CF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1FB"/>
    <w:rsid w:val="006C580E"/>
    <w:rsid w:val="006C6189"/>
    <w:rsid w:val="006C62FA"/>
    <w:rsid w:val="006C6721"/>
    <w:rsid w:val="006C7164"/>
    <w:rsid w:val="006C74E4"/>
    <w:rsid w:val="006C7750"/>
    <w:rsid w:val="006C79A6"/>
    <w:rsid w:val="006C7A10"/>
    <w:rsid w:val="006D0724"/>
    <w:rsid w:val="006D07C4"/>
    <w:rsid w:val="006D153E"/>
    <w:rsid w:val="006D1A3F"/>
    <w:rsid w:val="006D1DB2"/>
    <w:rsid w:val="006D209D"/>
    <w:rsid w:val="006D2262"/>
    <w:rsid w:val="006D242C"/>
    <w:rsid w:val="006D24DA"/>
    <w:rsid w:val="006D2F5E"/>
    <w:rsid w:val="006D357F"/>
    <w:rsid w:val="006D35D4"/>
    <w:rsid w:val="006D38B6"/>
    <w:rsid w:val="006D3B39"/>
    <w:rsid w:val="006D3BF1"/>
    <w:rsid w:val="006D3F0D"/>
    <w:rsid w:val="006D42CB"/>
    <w:rsid w:val="006D4449"/>
    <w:rsid w:val="006D46FD"/>
    <w:rsid w:val="006D47A1"/>
    <w:rsid w:val="006D4FC5"/>
    <w:rsid w:val="006D554A"/>
    <w:rsid w:val="006D5968"/>
    <w:rsid w:val="006D59BD"/>
    <w:rsid w:val="006D63CD"/>
    <w:rsid w:val="006D6DC6"/>
    <w:rsid w:val="006D74B9"/>
    <w:rsid w:val="006D7B92"/>
    <w:rsid w:val="006D7EA7"/>
    <w:rsid w:val="006D7F77"/>
    <w:rsid w:val="006E0607"/>
    <w:rsid w:val="006E0C98"/>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48D"/>
    <w:rsid w:val="006E47D2"/>
    <w:rsid w:val="006E480E"/>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4E81"/>
    <w:rsid w:val="0070538C"/>
    <w:rsid w:val="007054A8"/>
    <w:rsid w:val="0070568F"/>
    <w:rsid w:val="007056B4"/>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0FCB"/>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237"/>
    <w:rsid w:val="00716497"/>
    <w:rsid w:val="007164C6"/>
    <w:rsid w:val="00716566"/>
    <w:rsid w:val="0071679A"/>
    <w:rsid w:val="00716A2D"/>
    <w:rsid w:val="00716A51"/>
    <w:rsid w:val="00716D1D"/>
    <w:rsid w:val="00716E51"/>
    <w:rsid w:val="00716F8B"/>
    <w:rsid w:val="007173B7"/>
    <w:rsid w:val="00717502"/>
    <w:rsid w:val="007177BF"/>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21"/>
    <w:rsid w:val="007369F6"/>
    <w:rsid w:val="00736A05"/>
    <w:rsid w:val="00736D62"/>
    <w:rsid w:val="00736EE8"/>
    <w:rsid w:val="0073714B"/>
    <w:rsid w:val="0073752A"/>
    <w:rsid w:val="0073776E"/>
    <w:rsid w:val="0073797F"/>
    <w:rsid w:val="00737AD3"/>
    <w:rsid w:val="00737F95"/>
    <w:rsid w:val="00737FF8"/>
    <w:rsid w:val="0074089F"/>
    <w:rsid w:val="00740DA8"/>
    <w:rsid w:val="00740FDE"/>
    <w:rsid w:val="007410B3"/>
    <w:rsid w:val="007412E0"/>
    <w:rsid w:val="00741A91"/>
    <w:rsid w:val="007426BE"/>
    <w:rsid w:val="00742EBC"/>
    <w:rsid w:val="0074330C"/>
    <w:rsid w:val="007436C4"/>
    <w:rsid w:val="00743B12"/>
    <w:rsid w:val="00743B27"/>
    <w:rsid w:val="00743C63"/>
    <w:rsid w:val="00743E9C"/>
    <w:rsid w:val="0074438B"/>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C25"/>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219"/>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86E"/>
    <w:rsid w:val="00770CAF"/>
    <w:rsid w:val="00770E52"/>
    <w:rsid w:val="00770F44"/>
    <w:rsid w:val="0077109F"/>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087"/>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DFF"/>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DD3"/>
    <w:rsid w:val="00790E5C"/>
    <w:rsid w:val="00791242"/>
    <w:rsid w:val="007912AB"/>
    <w:rsid w:val="00792342"/>
    <w:rsid w:val="007929EE"/>
    <w:rsid w:val="00792C9F"/>
    <w:rsid w:val="00793138"/>
    <w:rsid w:val="0079350D"/>
    <w:rsid w:val="00794161"/>
    <w:rsid w:val="007941E4"/>
    <w:rsid w:val="0079422D"/>
    <w:rsid w:val="0079439A"/>
    <w:rsid w:val="007946BE"/>
    <w:rsid w:val="00794840"/>
    <w:rsid w:val="00794D0F"/>
    <w:rsid w:val="0079520E"/>
    <w:rsid w:val="0079546F"/>
    <w:rsid w:val="00796884"/>
    <w:rsid w:val="007969C0"/>
    <w:rsid w:val="00796C29"/>
    <w:rsid w:val="00797346"/>
    <w:rsid w:val="00797614"/>
    <w:rsid w:val="007977A8"/>
    <w:rsid w:val="00797950"/>
    <w:rsid w:val="007979E9"/>
    <w:rsid w:val="00797AF6"/>
    <w:rsid w:val="007A001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770"/>
    <w:rsid w:val="007A40DF"/>
    <w:rsid w:val="007A497D"/>
    <w:rsid w:val="007A4BBB"/>
    <w:rsid w:val="007A4C1F"/>
    <w:rsid w:val="007A4D41"/>
    <w:rsid w:val="007A4D7B"/>
    <w:rsid w:val="007A4DB6"/>
    <w:rsid w:val="007A501D"/>
    <w:rsid w:val="007A51E8"/>
    <w:rsid w:val="007A547B"/>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0E47"/>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676"/>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A80"/>
    <w:rsid w:val="007C6C47"/>
    <w:rsid w:val="007C7343"/>
    <w:rsid w:val="007C7503"/>
    <w:rsid w:val="007C75C8"/>
    <w:rsid w:val="007C765F"/>
    <w:rsid w:val="007C796B"/>
    <w:rsid w:val="007C7A23"/>
    <w:rsid w:val="007C7DF0"/>
    <w:rsid w:val="007D04DA"/>
    <w:rsid w:val="007D07CD"/>
    <w:rsid w:val="007D09CE"/>
    <w:rsid w:val="007D09E6"/>
    <w:rsid w:val="007D0AA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1C07"/>
    <w:rsid w:val="007E21F1"/>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B8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8C9"/>
    <w:rsid w:val="007F7AC0"/>
    <w:rsid w:val="007F7CAF"/>
    <w:rsid w:val="008001C5"/>
    <w:rsid w:val="00800545"/>
    <w:rsid w:val="008005D9"/>
    <w:rsid w:val="00800749"/>
    <w:rsid w:val="00800B81"/>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0DD"/>
    <w:rsid w:val="00811345"/>
    <w:rsid w:val="00811538"/>
    <w:rsid w:val="008118E9"/>
    <w:rsid w:val="00811C61"/>
    <w:rsid w:val="0081238E"/>
    <w:rsid w:val="0081250E"/>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BA8"/>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857"/>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0F5"/>
    <w:rsid w:val="008273FC"/>
    <w:rsid w:val="00827705"/>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1CC"/>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72A1"/>
    <w:rsid w:val="00837488"/>
    <w:rsid w:val="008375F8"/>
    <w:rsid w:val="00837C2C"/>
    <w:rsid w:val="00837C45"/>
    <w:rsid w:val="00837C52"/>
    <w:rsid w:val="00837DB7"/>
    <w:rsid w:val="008401FF"/>
    <w:rsid w:val="008405B7"/>
    <w:rsid w:val="0084080D"/>
    <w:rsid w:val="008408B4"/>
    <w:rsid w:val="00840AA0"/>
    <w:rsid w:val="00840F94"/>
    <w:rsid w:val="008412D9"/>
    <w:rsid w:val="008412DB"/>
    <w:rsid w:val="008417D6"/>
    <w:rsid w:val="00841BCD"/>
    <w:rsid w:val="00841D95"/>
    <w:rsid w:val="00841F0F"/>
    <w:rsid w:val="00842724"/>
    <w:rsid w:val="00842766"/>
    <w:rsid w:val="00842771"/>
    <w:rsid w:val="00842893"/>
    <w:rsid w:val="008429BC"/>
    <w:rsid w:val="00842B18"/>
    <w:rsid w:val="00842B39"/>
    <w:rsid w:val="00843537"/>
    <w:rsid w:val="00843656"/>
    <w:rsid w:val="00843E55"/>
    <w:rsid w:val="0084447A"/>
    <w:rsid w:val="0084467E"/>
    <w:rsid w:val="0084473C"/>
    <w:rsid w:val="00844B7F"/>
    <w:rsid w:val="00844D50"/>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230"/>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9DB"/>
    <w:rsid w:val="00870E8A"/>
    <w:rsid w:val="00870EE7"/>
    <w:rsid w:val="008711F3"/>
    <w:rsid w:val="00871284"/>
    <w:rsid w:val="00871484"/>
    <w:rsid w:val="008716D0"/>
    <w:rsid w:val="00871C98"/>
    <w:rsid w:val="00871FB4"/>
    <w:rsid w:val="00872CF4"/>
    <w:rsid w:val="00873013"/>
    <w:rsid w:val="008734ED"/>
    <w:rsid w:val="00873585"/>
    <w:rsid w:val="008735FB"/>
    <w:rsid w:val="00873690"/>
    <w:rsid w:val="008736EC"/>
    <w:rsid w:val="0087370F"/>
    <w:rsid w:val="008738CA"/>
    <w:rsid w:val="00873D86"/>
    <w:rsid w:val="00873E76"/>
    <w:rsid w:val="008745D7"/>
    <w:rsid w:val="008745FD"/>
    <w:rsid w:val="0087491B"/>
    <w:rsid w:val="00874A47"/>
    <w:rsid w:val="008752E6"/>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13CE"/>
    <w:rsid w:val="00882262"/>
    <w:rsid w:val="0088227B"/>
    <w:rsid w:val="0088240E"/>
    <w:rsid w:val="0088245B"/>
    <w:rsid w:val="008825B6"/>
    <w:rsid w:val="00882803"/>
    <w:rsid w:val="00882C28"/>
    <w:rsid w:val="00884383"/>
    <w:rsid w:val="00885022"/>
    <w:rsid w:val="00885C77"/>
    <w:rsid w:val="008870A7"/>
    <w:rsid w:val="008874E0"/>
    <w:rsid w:val="00887637"/>
    <w:rsid w:val="00887801"/>
    <w:rsid w:val="00887F85"/>
    <w:rsid w:val="00890426"/>
    <w:rsid w:val="0089042B"/>
    <w:rsid w:val="00890671"/>
    <w:rsid w:val="00890814"/>
    <w:rsid w:val="008909C0"/>
    <w:rsid w:val="008911A3"/>
    <w:rsid w:val="008911E3"/>
    <w:rsid w:val="0089125A"/>
    <w:rsid w:val="00891B28"/>
    <w:rsid w:val="00892013"/>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4925"/>
    <w:rsid w:val="0089550E"/>
    <w:rsid w:val="00895660"/>
    <w:rsid w:val="00895830"/>
    <w:rsid w:val="00895B09"/>
    <w:rsid w:val="00895D35"/>
    <w:rsid w:val="00895EC1"/>
    <w:rsid w:val="008968E0"/>
    <w:rsid w:val="00896ABA"/>
    <w:rsid w:val="008971F5"/>
    <w:rsid w:val="00897222"/>
    <w:rsid w:val="00897457"/>
    <w:rsid w:val="00897478"/>
    <w:rsid w:val="008976F7"/>
    <w:rsid w:val="00897852"/>
    <w:rsid w:val="0089794D"/>
    <w:rsid w:val="008A04AE"/>
    <w:rsid w:val="008A04D2"/>
    <w:rsid w:val="008A0580"/>
    <w:rsid w:val="008A0AED"/>
    <w:rsid w:val="008A0CFA"/>
    <w:rsid w:val="008A0DAD"/>
    <w:rsid w:val="008A107B"/>
    <w:rsid w:val="008A154D"/>
    <w:rsid w:val="008A15C9"/>
    <w:rsid w:val="008A1991"/>
    <w:rsid w:val="008A1C8C"/>
    <w:rsid w:val="008A1F6B"/>
    <w:rsid w:val="008A2579"/>
    <w:rsid w:val="008A2B79"/>
    <w:rsid w:val="008A2DF8"/>
    <w:rsid w:val="008A2E42"/>
    <w:rsid w:val="008A30BC"/>
    <w:rsid w:val="008A335E"/>
    <w:rsid w:val="008A337B"/>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55EC"/>
    <w:rsid w:val="008A5616"/>
    <w:rsid w:val="008A6123"/>
    <w:rsid w:val="008A621D"/>
    <w:rsid w:val="008A628B"/>
    <w:rsid w:val="008A62F5"/>
    <w:rsid w:val="008A6616"/>
    <w:rsid w:val="008A6715"/>
    <w:rsid w:val="008A6ACA"/>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BC"/>
    <w:rsid w:val="008B2ED8"/>
    <w:rsid w:val="008B319A"/>
    <w:rsid w:val="008B3A63"/>
    <w:rsid w:val="008B4056"/>
    <w:rsid w:val="008B4216"/>
    <w:rsid w:val="008B45AC"/>
    <w:rsid w:val="008B4612"/>
    <w:rsid w:val="008B4954"/>
    <w:rsid w:val="008B4CC3"/>
    <w:rsid w:val="008B4F25"/>
    <w:rsid w:val="008B5030"/>
    <w:rsid w:val="008B57E6"/>
    <w:rsid w:val="008B5CE4"/>
    <w:rsid w:val="008B5D4A"/>
    <w:rsid w:val="008B668D"/>
    <w:rsid w:val="008B6812"/>
    <w:rsid w:val="008B6CBA"/>
    <w:rsid w:val="008B740C"/>
    <w:rsid w:val="008B7496"/>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351"/>
    <w:rsid w:val="008C2507"/>
    <w:rsid w:val="008C250F"/>
    <w:rsid w:val="008C26D6"/>
    <w:rsid w:val="008C2805"/>
    <w:rsid w:val="008C2BE0"/>
    <w:rsid w:val="008C2C93"/>
    <w:rsid w:val="008C332E"/>
    <w:rsid w:val="008C3431"/>
    <w:rsid w:val="008C3493"/>
    <w:rsid w:val="008C3528"/>
    <w:rsid w:val="008C35D4"/>
    <w:rsid w:val="008C386B"/>
    <w:rsid w:val="008C3955"/>
    <w:rsid w:val="008C430C"/>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980"/>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2E1"/>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D7F7D"/>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2E8F"/>
    <w:rsid w:val="008F3062"/>
    <w:rsid w:val="008F33EC"/>
    <w:rsid w:val="008F36A1"/>
    <w:rsid w:val="008F3E5D"/>
    <w:rsid w:val="008F4771"/>
    <w:rsid w:val="008F48B7"/>
    <w:rsid w:val="008F4A12"/>
    <w:rsid w:val="008F4F81"/>
    <w:rsid w:val="008F5247"/>
    <w:rsid w:val="008F55DE"/>
    <w:rsid w:val="008F5A11"/>
    <w:rsid w:val="008F621F"/>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7C1"/>
    <w:rsid w:val="00912D99"/>
    <w:rsid w:val="0091348E"/>
    <w:rsid w:val="009135BD"/>
    <w:rsid w:val="009137FF"/>
    <w:rsid w:val="009138DB"/>
    <w:rsid w:val="00914145"/>
    <w:rsid w:val="0091440E"/>
    <w:rsid w:val="009144AF"/>
    <w:rsid w:val="0091463E"/>
    <w:rsid w:val="009148DE"/>
    <w:rsid w:val="0091554A"/>
    <w:rsid w:val="009155A4"/>
    <w:rsid w:val="009159E5"/>
    <w:rsid w:val="00915AAE"/>
    <w:rsid w:val="00915B81"/>
    <w:rsid w:val="00915D08"/>
    <w:rsid w:val="009161A4"/>
    <w:rsid w:val="00916AE3"/>
    <w:rsid w:val="00916E6B"/>
    <w:rsid w:val="00916F8D"/>
    <w:rsid w:val="009171B6"/>
    <w:rsid w:val="0091754C"/>
    <w:rsid w:val="009178CB"/>
    <w:rsid w:val="00917D02"/>
    <w:rsid w:val="0092029F"/>
    <w:rsid w:val="0092031D"/>
    <w:rsid w:val="00920671"/>
    <w:rsid w:val="009206DE"/>
    <w:rsid w:val="00920C74"/>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CC1"/>
    <w:rsid w:val="00931DE7"/>
    <w:rsid w:val="00931E8A"/>
    <w:rsid w:val="00931FBB"/>
    <w:rsid w:val="0093227C"/>
    <w:rsid w:val="0093228A"/>
    <w:rsid w:val="00932AC6"/>
    <w:rsid w:val="00932C1E"/>
    <w:rsid w:val="00932D61"/>
    <w:rsid w:val="00932ED7"/>
    <w:rsid w:val="00932FF6"/>
    <w:rsid w:val="00933119"/>
    <w:rsid w:val="009335AE"/>
    <w:rsid w:val="00933764"/>
    <w:rsid w:val="00933961"/>
    <w:rsid w:val="00934210"/>
    <w:rsid w:val="00934232"/>
    <w:rsid w:val="0093432F"/>
    <w:rsid w:val="009347AB"/>
    <w:rsid w:val="00934C48"/>
    <w:rsid w:val="00934F2C"/>
    <w:rsid w:val="009353DB"/>
    <w:rsid w:val="009353F0"/>
    <w:rsid w:val="009353F3"/>
    <w:rsid w:val="0093578F"/>
    <w:rsid w:val="00935C81"/>
    <w:rsid w:val="009362CD"/>
    <w:rsid w:val="00936420"/>
    <w:rsid w:val="009366EF"/>
    <w:rsid w:val="009368E9"/>
    <w:rsid w:val="00936B14"/>
    <w:rsid w:val="00936FD3"/>
    <w:rsid w:val="009371F0"/>
    <w:rsid w:val="0093731A"/>
    <w:rsid w:val="00937700"/>
    <w:rsid w:val="00937A47"/>
    <w:rsid w:val="00937AAB"/>
    <w:rsid w:val="00937BA7"/>
    <w:rsid w:val="00937D2B"/>
    <w:rsid w:val="00937D49"/>
    <w:rsid w:val="0094005E"/>
    <w:rsid w:val="009407AA"/>
    <w:rsid w:val="00940D38"/>
    <w:rsid w:val="00940DBD"/>
    <w:rsid w:val="00940E87"/>
    <w:rsid w:val="00941358"/>
    <w:rsid w:val="009416E5"/>
    <w:rsid w:val="0094183D"/>
    <w:rsid w:val="00941862"/>
    <w:rsid w:val="00941AD9"/>
    <w:rsid w:val="00942267"/>
    <w:rsid w:val="009423B4"/>
    <w:rsid w:val="00942EC2"/>
    <w:rsid w:val="0094315A"/>
    <w:rsid w:val="009434FD"/>
    <w:rsid w:val="0094351E"/>
    <w:rsid w:val="009435B1"/>
    <w:rsid w:val="009438BB"/>
    <w:rsid w:val="009439F1"/>
    <w:rsid w:val="00943BD8"/>
    <w:rsid w:val="00944151"/>
    <w:rsid w:val="009442F3"/>
    <w:rsid w:val="009445A3"/>
    <w:rsid w:val="009449E1"/>
    <w:rsid w:val="00944BB0"/>
    <w:rsid w:val="00944DE6"/>
    <w:rsid w:val="00944DF1"/>
    <w:rsid w:val="00944E2E"/>
    <w:rsid w:val="009452F3"/>
    <w:rsid w:val="00945613"/>
    <w:rsid w:val="00945C28"/>
    <w:rsid w:val="00945C97"/>
    <w:rsid w:val="00945D90"/>
    <w:rsid w:val="00945E6C"/>
    <w:rsid w:val="009463BF"/>
    <w:rsid w:val="00946752"/>
    <w:rsid w:val="00946C3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26F"/>
    <w:rsid w:val="009519AB"/>
    <w:rsid w:val="009519DE"/>
    <w:rsid w:val="00951F55"/>
    <w:rsid w:val="00952047"/>
    <w:rsid w:val="009523E3"/>
    <w:rsid w:val="00952495"/>
    <w:rsid w:val="0095252F"/>
    <w:rsid w:val="0095256D"/>
    <w:rsid w:val="00952A4E"/>
    <w:rsid w:val="00952B9A"/>
    <w:rsid w:val="0095308E"/>
    <w:rsid w:val="0095311F"/>
    <w:rsid w:val="009532BB"/>
    <w:rsid w:val="009536B2"/>
    <w:rsid w:val="009537F3"/>
    <w:rsid w:val="00953C66"/>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2FAF"/>
    <w:rsid w:val="00963233"/>
    <w:rsid w:val="009632DB"/>
    <w:rsid w:val="0096338D"/>
    <w:rsid w:val="0096341C"/>
    <w:rsid w:val="009634A0"/>
    <w:rsid w:val="009635C1"/>
    <w:rsid w:val="009635D9"/>
    <w:rsid w:val="00963E3C"/>
    <w:rsid w:val="0096427B"/>
    <w:rsid w:val="00964B09"/>
    <w:rsid w:val="00964B29"/>
    <w:rsid w:val="00964B83"/>
    <w:rsid w:val="00964CC4"/>
    <w:rsid w:val="00964E94"/>
    <w:rsid w:val="0096519C"/>
    <w:rsid w:val="00965958"/>
    <w:rsid w:val="0096599D"/>
    <w:rsid w:val="009659F7"/>
    <w:rsid w:val="00965BE3"/>
    <w:rsid w:val="00965FC1"/>
    <w:rsid w:val="0096637B"/>
    <w:rsid w:val="009663B3"/>
    <w:rsid w:val="0096674F"/>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C68"/>
    <w:rsid w:val="00971E52"/>
    <w:rsid w:val="009726EC"/>
    <w:rsid w:val="0097274E"/>
    <w:rsid w:val="00972852"/>
    <w:rsid w:val="00972AFB"/>
    <w:rsid w:val="00973189"/>
    <w:rsid w:val="00973A2D"/>
    <w:rsid w:val="00973DED"/>
    <w:rsid w:val="00974BE5"/>
    <w:rsid w:val="0097507C"/>
    <w:rsid w:val="00975115"/>
    <w:rsid w:val="00975E77"/>
    <w:rsid w:val="00976097"/>
    <w:rsid w:val="009769A4"/>
    <w:rsid w:val="00976AEE"/>
    <w:rsid w:val="00976B59"/>
    <w:rsid w:val="00976C87"/>
    <w:rsid w:val="00976CEE"/>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9E8"/>
    <w:rsid w:val="00982BA4"/>
    <w:rsid w:val="00982C2D"/>
    <w:rsid w:val="00982F2A"/>
    <w:rsid w:val="00983320"/>
    <w:rsid w:val="0098387D"/>
    <w:rsid w:val="00983F58"/>
    <w:rsid w:val="00984078"/>
    <w:rsid w:val="00984772"/>
    <w:rsid w:val="009847F1"/>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D10"/>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C76"/>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8C"/>
    <w:rsid w:val="009C2799"/>
    <w:rsid w:val="009C2912"/>
    <w:rsid w:val="009C297E"/>
    <w:rsid w:val="009C2FE8"/>
    <w:rsid w:val="009C316E"/>
    <w:rsid w:val="009C32C0"/>
    <w:rsid w:val="009C3328"/>
    <w:rsid w:val="009C3387"/>
    <w:rsid w:val="009C3DEF"/>
    <w:rsid w:val="009C3E13"/>
    <w:rsid w:val="009C4428"/>
    <w:rsid w:val="009C4543"/>
    <w:rsid w:val="009C51F1"/>
    <w:rsid w:val="009C523B"/>
    <w:rsid w:val="009C525D"/>
    <w:rsid w:val="009C53E9"/>
    <w:rsid w:val="009C57BB"/>
    <w:rsid w:val="009C58AB"/>
    <w:rsid w:val="009C598C"/>
    <w:rsid w:val="009C5AB1"/>
    <w:rsid w:val="009C62D9"/>
    <w:rsid w:val="009C6496"/>
    <w:rsid w:val="009C64DA"/>
    <w:rsid w:val="009C658B"/>
    <w:rsid w:val="009C662B"/>
    <w:rsid w:val="009C68D4"/>
    <w:rsid w:val="009C6BA2"/>
    <w:rsid w:val="009C7017"/>
    <w:rsid w:val="009C70E7"/>
    <w:rsid w:val="009C724A"/>
    <w:rsid w:val="009C7385"/>
    <w:rsid w:val="009C774D"/>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B2"/>
    <w:rsid w:val="009D4FF3"/>
    <w:rsid w:val="009D5013"/>
    <w:rsid w:val="009D545E"/>
    <w:rsid w:val="009D583B"/>
    <w:rsid w:val="009D5BF2"/>
    <w:rsid w:val="009D5C4C"/>
    <w:rsid w:val="009D60D0"/>
    <w:rsid w:val="009D60F8"/>
    <w:rsid w:val="009D6187"/>
    <w:rsid w:val="009D6357"/>
    <w:rsid w:val="009D65D1"/>
    <w:rsid w:val="009D6B23"/>
    <w:rsid w:val="009D6FBB"/>
    <w:rsid w:val="009D759A"/>
    <w:rsid w:val="009D7A8F"/>
    <w:rsid w:val="009D7BBB"/>
    <w:rsid w:val="009D7D3C"/>
    <w:rsid w:val="009D7E59"/>
    <w:rsid w:val="009E0304"/>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E7BF7"/>
    <w:rsid w:val="009F00DF"/>
    <w:rsid w:val="009F05BB"/>
    <w:rsid w:val="009F088F"/>
    <w:rsid w:val="009F0B05"/>
    <w:rsid w:val="009F0EB0"/>
    <w:rsid w:val="009F0F71"/>
    <w:rsid w:val="009F12D3"/>
    <w:rsid w:val="009F14E7"/>
    <w:rsid w:val="009F173F"/>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9F7F6F"/>
    <w:rsid w:val="00A0018D"/>
    <w:rsid w:val="00A00350"/>
    <w:rsid w:val="00A0050A"/>
    <w:rsid w:val="00A01449"/>
    <w:rsid w:val="00A01970"/>
    <w:rsid w:val="00A019C2"/>
    <w:rsid w:val="00A01AC1"/>
    <w:rsid w:val="00A023B6"/>
    <w:rsid w:val="00A0244D"/>
    <w:rsid w:val="00A0248C"/>
    <w:rsid w:val="00A02512"/>
    <w:rsid w:val="00A025A6"/>
    <w:rsid w:val="00A028FD"/>
    <w:rsid w:val="00A02AD3"/>
    <w:rsid w:val="00A02C93"/>
    <w:rsid w:val="00A02E0D"/>
    <w:rsid w:val="00A0306A"/>
    <w:rsid w:val="00A036ED"/>
    <w:rsid w:val="00A03875"/>
    <w:rsid w:val="00A03A97"/>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31F"/>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6F92"/>
    <w:rsid w:val="00A1722D"/>
    <w:rsid w:val="00A17AB4"/>
    <w:rsid w:val="00A17E13"/>
    <w:rsid w:val="00A17EE6"/>
    <w:rsid w:val="00A202B4"/>
    <w:rsid w:val="00A205C6"/>
    <w:rsid w:val="00A20E10"/>
    <w:rsid w:val="00A21604"/>
    <w:rsid w:val="00A21C0F"/>
    <w:rsid w:val="00A21D78"/>
    <w:rsid w:val="00A21EC5"/>
    <w:rsid w:val="00A22159"/>
    <w:rsid w:val="00A222D9"/>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50E"/>
    <w:rsid w:val="00A3063E"/>
    <w:rsid w:val="00A309F6"/>
    <w:rsid w:val="00A31BD7"/>
    <w:rsid w:val="00A32082"/>
    <w:rsid w:val="00A322E9"/>
    <w:rsid w:val="00A3230B"/>
    <w:rsid w:val="00A3277A"/>
    <w:rsid w:val="00A334B6"/>
    <w:rsid w:val="00A3351E"/>
    <w:rsid w:val="00A340A1"/>
    <w:rsid w:val="00A34147"/>
    <w:rsid w:val="00A34354"/>
    <w:rsid w:val="00A34490"/>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25E"/>
    <w:rsid w:val="00A428DC"/>
    <w:rsid w:val="00A42A2B"/>
    <w:rsid w:val="00A42F11"/>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5E33"/>
    <w:rsid w:val="00A461CC"/>
    <w:rsid w:val="00A465A4"/>
    <w:rsid w:val="00A46C21"/>
    <w:rsid w:val="00A470D9"/>
    <w:rsid w:val="00A4716B"/>
    <w:rsid w:val="00A47364"/>
    <w:rsid w:val="00A4793A"/>
    <w:rsid w:val="00A47C82"/>
    <w:rsid w:val="00A47E52"/>
    <w:rsid w:val="00A47E70"/>
    <w:rsid w:val="00A500F1"/>
    <w:rsid w:val="00A500F3"/>
    <w:rsid w:val="00A50393"/>
    <w:rsid w:val="00A50707"/>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5CD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38"/>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C82"/>
    <w:rsid w:val="00A71191"/>
    <w:rsid w:val="00A713AA"/>
    <w:rsid w:val="00A71873"/>
    <w:rsid w:val="00A7196D"/>
    <w:rsid w:val="00A71A96"/>
    <w:rsid w:val="00A71DF6"/>
    <w:rsid w:val="00A72055"/>
    <w:rsid w:val="00A7297A"/>
    <w:rsid w:val="00A72E3D"/>
    <w:rsid w:val="00A7304B"/>
    <w:rsid w:val="00A732FC"/>
    <w:rsid w:val="00A7344D"/>
    <w:rsid w:val="00A73AF8"/>
    <w:rsid w:val="00A73CB0"/>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09"/>
    <w:rsid w:val="00A77A70"/>
    <w:rsid w:val="00A77B5F"/>
    <w:rsid w:val="00A77C70"/>
    <w:rsid w:val="00A805B1"/>
    <w:rsid w:val="00A809D6"/>
    <w:rsid w:val="00A80CF8"/>
    <w:rsid w:val="00A813E1"/>
    <w:rsid w:val="00A819B6"/>
    <w:rsid w:val="00A81B51"/>
    <w:rsid w:val="00A81CB7"/>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B46"/>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A68"/>
    <w:rsid w:val="00AA4C25"/>
    <w:rsid w:val="00AA4E8E"/>
    <w:rsid w:val="00AA4F33"/>
    <w:rsid w:val="00AA50B4"/>
    <w:rsid w:val="00AA5130"/>
    <w:rsid w:val="00AA522A"/>
    <w:rsid w:val="00AA5C77"/>
    <w:rsid w:val="00AA5C91"/>
    <w:rsid w:val="00AA6164"/>
    <w:rsid w:val="00AA694E"/>
    <w:rsid w:val="00AA6A0E"/>
    <w:rsid w:val="00AA6D6C"/>
    <w:rsid w:val="00AA75FD"/>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937"/>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225"/>
    <w:rsid w:val="00AC44BA"/>
    <w:rsid w:val="00AC48B1"/>
    <w:rsid w:val="00AC4CB6"/>
    <w:rsid w:val="00AC53E8"/>
    <w:rsid w:val="00AC56CB"/>
    <w:rsid w:val="00AC5820"/>
    <w:rsid w:val="00AC62A4"/>
    <w:rsid w:val="00AC652F"/>
    <w:rsid w:val="00AC6DB4"/>
    <w:rsid w:val="00AC6F0D"/>
    <w:rsid w:val="00AC7146"/>
    <w:rsid w:val="00AC79E9"/>
    <w:rsid w:val="00AC7AC5"/>
    <w:rsid w:val="00AD0B29"/>
    <w:rsid w:val="00AD1CD8"/>
    <w:rsid w:val="00AD213E"/>
    <w:rsid w:val="00AD23E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CBF"/>
    <w:rsid w:val="00AD6E26"/>
    <w:rsid w:val="00AD6EA1"/>
    <w:rsid w:val="00AD73C5"/>
    <w:rsid w:val="00AD78C0"/>
    <w:rsid w:val="00AD7E03"/>
    <w:rsid w:val="00AE05B6"/>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29D"/>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1595"/>
    <w:rsid w:val="00AF1AF8"/>
    <w:rsid w:val="00AF264C"/>
    <w:rsid w:val="00AF2964"/>
    <w:rsid w:val="00AF2AD1"/>
    <w:rsid w:val="00AF2B32"/>
    <w:rsid w:val="00AF2E39"/>
    <w:rsid w:val="00AF2F5E"/>
    <w:rsid w:val="00AF2FCC"/>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07A25"/>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5449"/>
    <w:rsid w:val="00B157AD"/>
    <w:rsid w:val="00B15835"/>
    <w:rsid w:val="00B15CA9"/>
    <w:rsid w:val="00B1617A"/>
    <w:rsid w:val="00B1655A"/>
    <w:rsid w:val="00B167F0"/>
    <w:rsid w:val="00B16B78"/>
    <w:rsid w:val="00B170C1"/>
    <w:rsid w:val="00B171FE"/>
    <w:rsid w:val="00B1742E"/>
    <w:rsid w:val="00B17453"/>
    <w:rsid w:val="00B2041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43"/>
    <w:rsid w:val="00B25347"/>
    <w:rsid w:val="00B253EC"/>
    <w:rsid w:val="00B25435"/>
    <w:rsid w:val="00B25825"/>
    <w:rsid w:val="00B258BB"/>
    <w:rsid w:val="00B25AA0"/>
    <w:rsid w:val="00B25E66"/>
    <w:rsid w:val="00B26BA1"/>
    <w:rsid w:val="00B26CA8"/>
    <w:rsid w:val="00B26E0E"/>
    <w:rsid w:val="00B275C0"/>
    <w:rsid w:val="00B275FB"/>
    <w:rsid w:val="00B277E8"/>
    <w:rsid w:val="00B27901"/>
    <w:rsid w:val="00B27A76"/>
    <w:rsid w:val="00B27BAF"/>
    <w:rsid w:val="00B30B9B"/>
    <w:rsid w:val="00B30FBA"/>
    <w:rsid w:val="00B320F6"/>
    <w:rsid w:val="00B32110"/>
    <w:rsid w:val="00B32222"/>
    <w:rsid w:val="00B32259"/>
    <w:rsid w:val="00B3225E"/>
    <w:rsid w:val="00B323A7"/>
    <w:rsid w:val="00B329AD"/>
    <w:rsid w:val="00B32B4B"/>
    <w:rsid w:val="00B32DDA"/>
    <w:rsid w:val="00B33116"/>
    <w:rsid w:val="00B33815"/>
    <w:rsid w:val="00B33D62"/>
    <w:rsid w:val="00B343AF"/>
    <w:rsid w:val="00B35BC0"/>
    <w:rsid w:val="00B35D98"/>
    <w:rsid w:val="00B35F5C"/>
    <w:rsid w:val="00B36260"/>
    <w:rsid w:val="00B36437"/>
    <w:rsid w:val="00B364C0"/>
    <w:rsid w:val="00B36754"/>
    <w:rsid w:val="00B368D6"/>
    <w:rsid w:val="00B37146"/>
    <w:rsid w:val="00B3731A"/>
    <w:rsid w:val="00B37A94"/>
    <w:rsid w:val="00B37DDC"/>
    <w:rsid w:val="00B400E9"/>
    <w:rsid w:val="00B4028A"/>
    <w:rsid w:val="00B405E7"/>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7ED"/>
    <w:rsid w:val="00B45837"/>
    <w:rsid w:val="00B45AB3"/>
    <w:rsid w:val="00B45B80"/>
    <w:rsid w:val="00B46185"/>
    <w:rsid w:val="00B46819"/>
    <w:rsid w:val="00B46B1F"/>
    <w:rsid w:val="00B46BBC"/>
    <w:rsid w:val="00B46C29"/>
    <w:rsid w:val="00B46FD6"/>
    <w:rsid w:val="00B47062"/>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FB7"/>
    <w:rsid w:val="00B54018"/>
    <w:rsid w:val="00B546D5"/>
    <w:rsid w:val="00B549CD"/>
    <w:rsid w:val="00B54DC2"/>
    <w:rsid w:val="00B55994"/>
    <w:rsid w:val="00B55A01"/>
    <w:rsid w:val="00B562A1"/>
    <w:rsid w:val="00B56FAB"/>
    <w:rsid w:val="00B573E7"/>
    <w:rsid w:val="00B576C0"/>
    <w:rsid w:val="00B57758"/>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9F5"/>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D08"/>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B1"/>
    <w:rsid w:val="00B77D7F"/>
    <w:rsid w:val="00B77F03"/>
    <w:rsid w:val="00B80009"/>
    <w:rsid w:val="00B800A6"/>
    <w:rsid w:val="00B803E0"/>
    <w:rsid w:val="00B80D01"/>
    <w:rsid w:val="00B810B8"/>
    <w:rsid w:val="00B812B4"/>
    <w:rsid w:val="00B818C2"/>
    <w:rsid w:val="00B81FB0"/>
    <w:rsid w:val="00B82117"/>
    <w:rsid w:val="00B824D7"/>
    <w:rsid w:val="00B82A2C"/>
    <w:rsid w:val="00B82D3C"/>
    <w:rsid w:val="00B82F34"/>
    <w:rsid w:val="00B82FC4"/>
    <w:rsid w:val="00B83600"/>
    <w:rsid w:val="00B83BB2"/>
    <w:rsid w:val="00B84ABC"/>
    <w:rsid w:val="00B84FAE"/>
    <w:rsid w:val="00B850F6"/>
    <w:rsid w:val="00B853A2"/>
    <w:rsid w:val="00B853F1"/>
    <w:rsid w:val="00B85699"/>
    <w:rsid w:val="00B856B9"/>
    <w:rsid w:val="00B85B50"/>
    <w:rsid w:val="00B85B89"/>
    <w:rsid w:val="00B85D9B"/>
    <w:rsid w:val="00B86103"/>
    <w:rsid w:val="00B86243"/>
    <w:rsid w:val="00B864A3"/>
    <w:rsid w:val="00B86514"/>
    <w:rsid w:val="00B86A21"/>
    <w:rsid w:val="00B86B20"/>
    <w:rsid w:val="00B87217"/>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07E"/>
    <w:rsid w:val="00B976CF"/>
    <w:rsid w:val="00B9795D"/>
    <w:rsid w:val="00B9797F"/>
    <w:rsid w:val="00B97986"/>
    <w:rsid w:val="00B97BDA"/>
    <w:rsid w:val="00B97C15"/>
    <w:rsid w:val="00B97EA9"/>
    <w:rsid w:val="00BA033D"/>
    <w:rsid w:val="00BA057E"/>
    <w:rsid w:val="00BA06DD"/>
    <w:rsid w:val="00BA0A3C"/>
    <w:rsid w:val="00BA0D7F"/>
    <w:rsid w:val="00BA0E52"/>
    <w:rsid w:val="00BA0FC3"/>
    <w:rsid w:val="00BA133F"/>
    <w:rsid w:val="00BA1506"/>
    <w:rsid w:val="00BA19A2"/>
    <w:rsid w:val="00BA1F3E"/>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51"/>
    <w:rsid w:val="00BB1D7F"/>
    <w:rsid w:val="00BB1ED0"/>
    <w:rsid w:val="00BB20BF"/>
    <w:rsid w:val="00BB2A5A"/>
    <w:rsid w:val="00BB30F4"/>
    <w:rsid w:val="00BB37BB"/>
    <w:rsid w:val="00BB3BAE"/>
    <w:rsid w:val="00BB3E45"/>
    <w:rsid w:val="00BB3ED4"/>
    <w:rsid w:val="00BB3F90"/>
    <w:rsid w:val="00BB4048"/>
    <w:rsid w:val="00BB4D21"/>
    <w:rsid w:val="00BB518D"/>
    <w:rsid w:val="00BB5337"/>
    <w:rsid w:val="00BB5522"/>
    <w:rsid w:val="00BB55B8"/>
    <w:rsid w:val="00BB5CDA"/>
    <w:rsid w:val="00BB5DFC"/>
    <w:rsid w:val="00BB6035"/>
    <w:rsid w:val="00BB6193"/>
    <w:rsid w:val="00BB6924"/>
    <w:rsid w:val="00BB6BE9"/>
    <w:rsid w:val="00BB6C03"/>
    <w:rsid w:val="00BB6D5A"/>
    <w:rsid w:val="00BB6FED"/>
    <w:rsid w:val="00BB7644"/>
    <w:rsid w:val="00BB7950"/>
    <w:rsid w:val="00BB7E14"/>
    <w:rsid w:val="00BB7FC6"/>
    <w:rsid w:val="00BC015C"/>
    <w:rsid w:val="00BC03EE"/>
    <w:rsid w:val="00BC07C9"/>
    <w:rsid w:val="00BC08F5"/>
    <w:rsid w:val="00BC0907"/>
    <w:rsid w:val="00BC0CA0"/>
    <w:rsid w:val="00BC0F7D"/>
    <w:rsid w:val="00BC163A"/>
    <w:rsid w:val="00BC1E1C"/>
    <w:rsid w:val="00BC214E"/>
    <w:rsid w:val="00BC238C"/>
    <w:rsid w:val="00BC23E3"/>
    <w:rsid w:val="00BC267A"/>
    <w:rsid w:val="00BC29F9"/>
    <w:rsid w:val="00BC2E6C"/>
    <w:rsid w:val="00BC30D4"/>
    <w:rsid w:val="00BC3A08"/>
    <w:rsid w:val="00BC3AF7"/>
    <w:rsid w:val="00BC3EDF"/>
    <w:rsid w:val="00BC41F2"/>
    <w:rsid w:val="00BC477E"/>
    <w:rsid w:val="00BC47DC"/>
    <w:rsid w:val="00BC4A34"/>
    <w:rsid w:val="00BC4BD6"/>
    <w:rsid w:val="00BC561A"/>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705"/>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0E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94B"/>
    <w:rsid w:val="00BF5DBF"/>
    <w:rsid w:val="00BF6597"/>
    <w:rsid w:val="00BF69D4"/>
    <w:rsid w:val="00BF6C0D"/>
    <w:rsid w:val="00BF6F0E"/>
    <w:rsid w:val="00BF6F83"/>
    <w:rsid w:val="00BF7024"/>
    <w:rsid w:val="00BF7227"/>
    <w:rsid w:val="00BF7976"/>
    <w:rsid w:val="00C004CB"/>
    <w:rsid w:val="00C00546"/>
    <w:rsid w:val="00C008A1"/>
    <w:rsid w:val="00C008C5"/>
    <w:rsid w:val="00C00B5C"/>
    <w:rsid w:val="00C01149"/>
    <w:rsid w:val="00C0130C"/>
    <w:rsid w:val="00C0162C"/>
    <w:rsid w:val="00C02385"/>
    <w:rsid w:val="00C023C1"/>
    <w:rsid w:val="00C02888"/>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009"/>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3B02"/>
    <w:rsid w:val="00C143A3"/>
    <w:rsid w:val="00C143B3"/>
    <w:rsid w:val="00C147F2"/>
    <w:rsid w:val="00C14B21"/>
    <w:rsid w:val="00C14CEC"/>
    <w:rsid w:val="00C1543F"/>
    <w:rsid w:val="00C15557"/>
    <w:rsid w:val="00C15664"/>
    <w:rsid w:val="00C157ED"/>
    <w:rsid w:val="00C1597C"/>
    <w:rsid w:val="00C159AF"/>
    <w:rsid w:val="00C15FCD"/>
    <w:rsid w:val="00C160D5"/>
    <w:rsid w:val="00C16759"/>
    <w:rsid w:val="00C16E83"/>
    <w:rsid w:val="00C16EF3"/>
    <w:rsid w:val="00C179C0"/>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8E"/>
    <w:rsid w:val="00C260AA"/>
    <w:rsid w:val="00C261BF"/>
    <w:rsid w:val="00C266AA"/>
    <w:rsid w:val="00C26872"/>
    <w:rsid w:val="00C26A7E"/>
    <w:rsid w:val="00C27684"/>
    <w:rsid w:val="00C279B1"/>
    <w:rsid w:val="00C27A8B"/>
    <w:rsid w:val="00C27B38"/>
    <w:rsid w:val="00C27D2F"/>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7EA"/>
    <w:rsid w:val="00C35FD7"/>
    <w:rsid w:val="00C362F9"/>
    <w:rsid w:val="00C3658F"/>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2D4"/>
    <w:rsid w:val="00C4166C"/>
    <w:rsid w:val="00C41879"/>
    <w:rsid w:val="00C41E67"/>
    <w:rsid w:val="00C41F57"/>
    <w:rsid w:val="00C42869"/>
    <w:rsid w:val="00C42C39"/>
    <w:rsid w:val="00C42ECE"/>
    <w:rsid w:val="00C4303C"/>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0E6"/>
    <w:rsid w:val="00C539A0"/>
    <w:rsid w:val="00C53FD1"/>
    <w:rsid w:val="00C544C7"/>
    <w:rsid w:val="00C5459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0F16"/>
    <w:rsid w:val="00C615C4"/>
    <w:rsid w:val="00C61BCF"/>
    <w:rsid w:val="00C62027"/>
    <w:rsid w:val="00C62AC8"/>
    <w:rsid w:val="00C62C48"/>
    <w:rsid w:val="00C63019"/>
    <w:rsid w:val="00C630DD"/>
    <w:rsid w:val="00C63174"/>
    <w:rsid w:val="00C63376"/>
    <w:rsid w:val="00C634C8"/>
    <w:rsid w:val="00C6381C"/>
    <w:rsid w:val="00C63BC9"/>
    <w:rsid w:val="00C63D68"/>
    <w:rsid w:val="00C63E8C"/>
    <w:rsid w:val="00C63F2C"/>
    <w:rsid w:val="00C64440"/>
    <w:rsid w:val="00C6463A"/>
    <w:rsid w:val="00C646BF"/>
    <w:rsid w:val="00C64BAC"/>
    <w:rsid w:val="00C6502C"/>
    <w:rsid w:val="00C65440"/>
    <w:rsid w:val="00C65528"/>
    <w:rsid w:val="00C65681"/>
    <w:rsid w:val="00C6590D"/>
    <w:rsid w:val="00C65E68"/>
    <w:rsid w:val="00C65F25"/>
    <w:rsid w:val="00C6602E"/>
    <w:rsid w:val="00C660B1"/>
    <w:rsid w:val="00C660CB"/>
    <w:rsid w:val="00C66186"/>
    <w:rsid w:val="00C662BE"/>
    <w:rsid w:val="00C6669C"/>
    <w:rsid w:val="00C66BA2"/>
    <w:rsid w:val="00C66C86"/>
    <w:rsid w:val="00C66EC9"/>
    <w:rsid w:val="00C6749F"/>
    <w:rsid w:val="00C67BBF"/>
    <w:rsid w:val="00C67CEA"/>
    <w:rsid w:val="00C67D4A"/>
    <w:rsid w:val="00C67F37"/>
    <w:rsid w:val="00C704C4"/>
    <w:rsid w:val="00C704CC"/>
    <w:rsid w:val="00C7073F"/>
    <w:rsid w:val="00C70A0A"/>
    <w:rsid w:val="00C70D85"/>
    <w:rsid w:val="00C71344"/>
    <w:rsid w:val="00C713C6"/>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1B9"/>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3F14"/>
    <w:rsid w:val="00C841C6"/>
    <w:rsid w:val="00C84659"/>
    <w:rsid w:val="00C846E5"/>
    <w:rsid w:val="00C84E91"/>
    <w:rsid w:val="00C866AC"/>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36C"/>
    <w:rsid w:val="00C958E8"/>
    <w:rsid w:val="00C95913"/>
    <w:rsid w:val="00C95985"/>
    <w:rsid w:val="00C95A3F"/>
    <w:rsid w:val="00C95A68"/>
    <w:rsid w:val="00C97344"/>
    <w:rsid w:val="00C976BE"/>
    <w:rsid w:val="00C97778"/>
    <w:rsid w:val="00C977FB"/>
    <w:rsid w:val="00C97920"/>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2C7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4E9"/>
    <w:rsid w:val="00CA7613"/>
    <w:rsid w:val="00CA7AAF"/>
    <w:rsid w:val="00CA7BE7"/>
    <w:rsid w:val="00CB033C"/>
    <w:rsid w:val="00CB0597"/>
    <w:rsid w:val="00CB06C3"/>
    <w:rsid w:val="00CB0A0A"/>
    <w:rsid w:val="00CB0B87"/>
    <w:rsid w:val="00CB0CEA"/>
    <w:rsid w:val="00CB0EF9"/>
    <w:rsid w:val="00CB10F4"/>
    <w:rsid w:val="00CB153D"/>
    <w:rsid w:val="00CB15FF"/>
    <w:rsid w:val="00CB17EA"/>
    <w:rsid w:val="00CB19BD"/>
    <w:rsid w:val="00CB1E4B"/>
    <w:rsid w:val="00CB2276"/>
    <w:rsid w:val="00CB24BB"/>
    <w:rsid w:val="00CB2565"/>
    <w:rsid w:val="00CB268E"/>
    <w:rsid w:val="00CB271F"/>
    <w:rsid w:val="00CB2DFB"/>
    <w:rsid w:val="00CB2E2D"/>
    <w:rsid w:val="00CB3840"/>
    <w:rsid w:val="00CB3E90"/>
    <w:rsid w:val="00CB40FF"/>
    <w:rsid w:val="00CB41F9"/>
    <w:rsid w:val="00CB464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DFE"/>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941"/>
    <w:rsid w:val="00CD2157"/>
    <w:rsid w:val="00CD254E"/>
    <w:rsid w:val="00CD269D"/>
    <w:rsid w:val="00CD2716"/>
    <w:rsid w:val="00CD28ED"/>
    <w:rsid w:val="00CD2956"/>
    <w:rsid w:val="00CD2F92"/>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D7DA7"/>
    <w:rsid w:val="00CE00AC"/>
    <w:rsid w:val="00CE00FD"/>
    <w:rsid w:val="00CE031B"/>
    <w:rsid w:val="00CE0CA9"/>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52C"/>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CC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A46"/>
    <w:rsid w:val="00D05C8A"/>
    <w:rsid w:val="00D05CEE"/>
    <w:rsid w:val="00D05DD1"/>
    <w:rsid w:val="00D05E85"/>
    <w:rsid w:val="00D063EE"/>
    <w:rsid w:val="00D0658E"/>
    <w:rsid w:val="00D06794"/>
    <w:rsid w:val="00D06D51"/>
    <w:rsid w:val="00D071FB"/>
    <w:rsid w:val="00D07309"/>
    <w:rsid w:val="00D0751A"/>
    <w:rsid w:val="00D07730"/>
    <w:rsid w:val="00D07A78"/>
    <w:rsid w:val="00D1012C"/>
    <w:rsid w:val="00D101F0"/>
    <w:rsid w:val="00D10663"/>
    <w:rsid w:val="00D10753"/>
    <w:rsid w:val="00D110CB"/>
    <w:rsid w:val="00D11136"/>
    <w:rsid w:val="00D11315"/>
    <w:rsid w:val="00D11572"/>
    <w:rsid w:val="00D11671"/>
    <w:rsid w:val="00D1184A"/>
    <w:rsid w:val="00D11C71"/>
    <w:rsid w:val="00D123EB"/>
    <w:rsid w:val="00D124CF"/>
    <w:rsid w:val="00D12514"/>
    <w:rsid w:val="00D1256A"/>
    <w:rsid w:val="00D125F0"/>
    <w:rsid w:val="00D12814"/>
    <w:rsid w:val="00D128C0"/>
    <w:rsid w:val="00D12CC0"/>
    <w:rsid w:val="00D12F0E"/>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3A9"/>
    <w:rsid w:val="00D157EE"/>
    <w:rsid w:val="00D159F7"/>
    <w:rsid w:val="00D15AB6"/>
    <w:rsid w:val="00D15B0E"/>
    <w:rsid w:val="00D16325"/>
    <w:rsid w:val="00D167AF"/>
    <w:rsid w:val="00D16805"/>
    <w:rsid w:val="00D17095"/>
    <w:rsid w:val="00D17885"/>
    <w:rsid w:val="00D1794C"/>
    <w:rsid w:val="00D1795C"/>
    <w:rsid w:val="00D17A38"/>
    <w:rsid w:val="00D203CB"/>
    <w:rsid w:val="00D20624"/>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B93"/>
    <w:rsid w:val="00D22E2E"/>
    <w:rsid w:val="00D22F2D"/>
    <w:rsid w:val="00D232DC"/>
    <w:rsid w:val="00D238CF"/>
    <w:rsid w:val="00D238FA"/>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0FA9"/>
    <w:rsid w:val="00D31441"/>
    <w:rsid w:val="00D31582"/>
    <w:rsid w:val="00D3187F"/>
    <w:rsid w:val="00D31965"/>
    <w:rsid w:val="00D3256E"/>
    <w:rsid w:val="00D327C4"/>
    <w:rsid w:val="00D3283B"/>
    <w:rsid w:val="00D32E38"/>
    <w:rsid w:val="00D3316C"/>
    <w:rsid w:val="00D333E6"/>
    <w:rsid w:val="00D333FD"/>
    <w:rsid w:val="00D335FC"/>
    <w:rsid w:val="00D33EBD"/>
    <w:rsid w:val="00D33EE5"/>
    <w:rsid w:val="00D34170"/>
    <w:rsid w:val="00D346CB"/>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996"/>
    <w:rsid w:val="00D40B2D"/>
    <w:rsid w:val="00D40F8B"/>
    <w:rsid w:val="00D415A2"/>
    <w:rsid w:val="00D41C4E"/>
    <w:rsid w:val="00D41D3D"/>
    <w:rsid w:val="00D421E0"/>
    <w:rsid w:val="00D42464"/>
    <w:rsid w:val="00D4309D"/>
    <w:rsid w:val="00D43131"/>
    <w:rsid w:val="00D4357E"/>
    <w:rsid w:val="00D43F84"/>
    <w:rsid w:val="00D43F9C"/>
    <w:rsid w:val="00D445D9"/>
    <w:rsid w:val="00D44667"/>
    <w:rsid w:val="00D44CC3"/>
    <w:rsid w:val="00D4502A"/>
    <w:rsid w:val="00D455C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0E7D"/>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33F"/>
    <w:rsid w:val="00D6076F"/>
    <w:rsid w:val="00D6080A"/>
    <w:rsid w:val="00D60E0E"/>
    <w:rsid w:val="00D610BA"/>
    <w:rsid w:val="00D615A4"/>
    <w:rsid w:val="00D61614"/>
    <w:rsid w:val="00D616D2"/>
    <w:rsid w:val="00D618B3"/>
    <w:rsid w:val="00D61934"/>
    <w:rsid w:val="00D61DF2"/>
    <w:rsid w:val="00D61EDB"/>
    <w:rsid w:val="00D620B4"/>
    <w:rsid w:val="00D6230A"/>
    <w:rsid w:val="00D628C8"/>
    <w:rsid w:val="00D62C62"/>
    <w:rsid w:val="00D63432"/>
    <w:rsid w:val="00D63949"/>
    <w:rsid w:val="00D63A82"/>
    <w:rsid w:val="00D64201"/>
    <w:rsid w:val="00D649D6"/>
    <w:rsid w:val="00D653C6"/>
    <w:rsid w:val="00D6565F"/>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98D"/>
    <w:rsid w:val="00D72B3B"/>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3CE"/>
    <w:rsid w:val="00D80532"/>
    <w:rsid w:val="00D807B3"/>
    <w:rsid w:val="00D809B7"/>
    <w:rsid w:val="00D80A5B"/>
    <w:rsid w:val="00D80BE6"/>
    <w:rsid w:val="00D80CFA"/>
    <w:rsid w:val="00D80D7D"/>
    <w:rsid w:val="00D80D8F"/>
    <w:rsid w:val="00D80ECE"/>
    <w:rsid w:val="00D81A8B"/>
    <w:rsid w:val="00D81BAA"/>
    <w:rsid w:val="00D81CD8"/>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6E5A"/>
    <w:rsid w:val="00D97278"/>
    <w:rsid w:val="00D974A3"/>
    <w:rsid w:val="00D9793E"/>
    <w:rsid w:val="00D97ABD"/>
    <w:rsid w:val="00D97E3F"/>
    <w:rsid w:val="00DA0308"/>
    <w:rsid w:val="00DA06B2"/>
    <w:rsid w:val="00DA0B6A"/>
    <w:rsid w:val="00DA0BBE"/>
    <w:rsid w:val="00DA0C7F"/>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CB"/>
    <w:rsid w:val="00DB15D1"/>
    <w:rsid w:val="00DB1634"/>
    <w:rsid w:val="00DB1818"/>
    <w:rsid w:val="00DB1AB4"/>
    <w:rsid w:val="00DB1B41"/>
    <w:rsid w:val="00DB1B79"/>
    <w:rsid w:val="00DB23D1"/>
    <w:rsid w:val="00DB2C23"/>
    <w:rsid w:val="00DB31A5"/>
    <w:rsid w:val="00DB361A"/>
    <w:rsid w:val="00DB379D"/>
    <w:rsid w:val="00DB4288"/>
    <w:rsid w:val="00DB4395"/>
    <w:rsid w:val="00DB4BFF"/>
    <w:rsid w:val="00DB4CB6"/>
    <w:rsid w:val="00DB4D33"/>
    <w:rsid w:val="00DB52B6"/>
    <w:rsid w:val="00DB52E7"/>
    <w:rsid w:val="00DB59F1"/>
    <w:rsid w:val="00DB5A61"/>
    <w:rsid w:val="00DB5CBE"/>
    <w:rsid w:val="00DB5E9A"/>
    <w:rsid w:val="00DB6040"/>
    <w:rsid w:val="00DB6133"/>
    <w:rsid w:val="00DB6990"/>
    <w:rsid w:val="00DB6EED"/>
    <w:rsid w:val="00DB6F3A"/>
    <w:rsid w:val="00DB70A4"/>
    <w:rsid w:val="00DB7370"/>
    <w:rsid w:val="00DB7438"/>
    <w:rsid w:val="00DB7913"/>
    <w:rsid w:val="00DB7B37"/>
    <w:rsid w:val="00DB7BB2"/>
    <w:rsid w:val="00DB7C8C"/>
    <w:rsid w:val="00DB7EB4"/>
    <w:rsid w:val="00DC022D"/>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60F"/>
    <w:rsid w:val="00DC381C"/>
    <w:rsid w:val="00DC3905"/>
    <w:rsid w:val="00DC39A6"/>
    <w:rsid w:val="00DC3A81"/>
    <w:rsid w:val="00DC3AF7"/>
    <w:rsid w:val="00DC3E56"/>
    <w:rsid w:val="00DC4385"/>
    <w:rsid w:val="00DC4556"/>
    <w:rsid w:val="00DC4702"/>
    <w:rsid w:val="00DC4D64"/>
    <w:rsid w:val="00DC4DA2"/>
    <w:rsid w:val="00DC530A"/>
    <w:rsid w:val="00DC56D9"/>
    <w:rsid w:val="00DC5CFE"/>
    <w:rsid w:val="00DC6455"/>
    <w:rsid w:val="00DC6B2A"/>
    <w:rsid w:val="00DC6EEC"/>
    <w:rsid w:val="00DC6F6F"/>
    <w:rsid w:val="00DC7258"/>
    <w:rsid w:val="00DC7271"/>
    <w:rsid w:val="00DC757F"/>
    <w:rsid w:val="00DC7C06"/>
    <w:rsid w:val="00DC7DDD"/>
    <w:rsid w:val="00DD032A"/>
    <w:rsid w:val="00DD0693"/>
    <w:rsid w:val="00DD074D"/>
    <w:rsid w:val="00DD0A4E"/>
    <w:rsid w:val="00DD0A5B"/>
    <w:rsid w:val="00DD0E0F"/>
    <w:rsid w:val="00DD1DDD"/>
    <w:rsid w:val="00DD1E9B"/>
    <w:rsid w:val="00DD21F4"/>
    <w:rsid w:val="00DD2B38"/>
    <w:rsid w:val="00DD2C35"/>
    <w:rsid w:val="00DD3619"/>
    <w:rsid w:val="00DD369D"/>
    <w:rsid w:val="00DD4472"/>
    <w:rsid w:val="00DD44B8"/>
    <w:rsid w:val="00DD475F"/>
    <w:rsid w:val="00DD4774"/>
    <w:rsid w:val="00DD4781"/>
    <w:rsid w:val="00DD4AC0"/>
    <w:rsid w:val="00DD4B8B"/>
    <w:rsid w:val="00DD4EE3"/>
    <w:rsid w:val="00DD5395"/>
    <w:rsid w:val="00DD5691"/>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994"/>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427"/>
    <w:rsid w:val="00DF5AB5"/>
    <w:rsid w:val="00DF5D60"/>
    <w:rsid w:val="00DF6190"/>
    <w:rsid w:val="00DF62CD"/>
    <w:rsid w:val="00DF6454"/>
    <w:rsid w:val="00DF65AF"/>
    <w:rsid w:val="00DF6A24"/>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0C"/>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86C"/>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064"/>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C6"/>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40"/>
    <w:rsid w:val="00E236ED"/>
    <w:rsid w:val="00E23D49"/>
    <w:rsid w:val="00E24011"/>
    <w:rsid w:val="00E242E7"/>
    <w:rsid w:val="00E2456C"/>
    <w:rsid w:val="00E245E4"/>
    <w:rsid w:val="00E24B22"/>
    <w:rsid w:val="00E24DA3"/>
    <w:rsid w:val="00E24FD0"/>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603"/>
    <w:rsid w:val="00E417E0"/>
    <w:rsid w:val="00E4189F"/>
    <w:rsid w:val="00E41CBE"/>
    <w:rsid w:val="00E41D8B"/>
    <w:rsid w:val="00E41E56"/>
    <w:rsid w:val="00E4207E"/>
    <w:rsid w:val="00E428F8"/>
    <w:rsid w:val="00E42966"/>
    <w:rsid w:val="00E42976"/>
    <w:rsid w:val="00E42C22"/>
    <w:rsid w:val="00E42D3F"/>
    <w:rsid w:val="00E42E02"/>
    <w:rsid w:val="00E42FA3"/>
    <w:rsid w:val="00E431C3"/>
    <w:rsid w:val="00E43205"/>
    <w:rsid w:val="00E43724"/>
    <w:rsid w:val="00E4398E"/>
    <w:rsid w:val="00E43A1A"/>
    <w:rsid w:val="00E442A3"/>
    <w:rsid w:val="00E444BB"/>
    <w:rsid w:val="00E44C45"/>
    <w:rsid w:val="00E450C1"/>
    <w:rsid w:val="00E450E0"/>
    <w:rsid w:val="00E4551D"/>
    <w:rsid w:val="00E456E7"/>
    <w:rsid w:val="00E45B9F"/>
    <w:rsid w:val="00E45DDE"/>
    <w:rsid w:val="00E46198"/>
    <w:rsid w:val="00E46286"/>
    <w:rsid w:val="00E46380"/>
    <w:rsid w:val="00E46778"/>
    <w:rsid w:val="00E468CD"/>
    <w:rsid w:val="00E46B79"/>
    <w:rsid w:val="00E47C97"/>
    <w:rsid w:val="00E501D6"/>
    <w:rsid w:val="00E5027A"/>
    <w:rsid w:val="00E50322"/>
    <w:rsid w:val="00E503CA"/>
    <w:rsid w:val="00E50A97"/>
    <w:rsid w:val="00E51092"/>
    <w:rsid w:val="00E51109"/>
    <w:rsid w:val="00E5111D"/>
    <w:rsid w:val="00E5118F"/>
    <w:rsid w:val="00E515A4"/>
    <w:rsid w:val="00E517E7"/>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54C"/>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E43"/>
    <w:rsid w:val="00E60F1F"/>
    <w:rsid w:val="00E61184"/>
    <w:rsid w:val="00E6144A"/>
    <w:rsid w:val="00E6172A"/>
    <w:rsid w:val="00E61E5A"/>
    <w:rsid w:val="00E621CD"/>
    <w:rsid w:val="00E6288B"/>
    <w:rsid w:val="00E6306E"/>
    <w:rsid w:val="00E6337F"/>
    <w:rsid w:val="00E63816"/>
    <w:rsid w:val="00E638F1"/>
    <w:rsid w:val="00E63AF4"/>
    <w:rsid w:val="00E63B43"/>
    <w:rsid w:val="00E63C49"/>
    <w:rsid w:val="00E63CB2"/>
    <w:rsid w:val="00E646B6"/>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A5C"/>
    <w:rsid w:val="00E67BE7"/>
    <w:rsid w:val="00E67DCF"/>
    <w:rsid w:val="00E67DFE"/>
    <w:rsid w:val="00E67F5E"/>
    <w:rsid w:val="00E70274"/>
    <w:rsid w:val="00E7095A"/>
    <w:rsid w:val="00E70983"/>
    <w:rsid w:val="00E70D3C"/>
    <w:rsid w:val="00E71D45"/>
    <w:rsid w:val="00E720F6"/>
    <w:rsid w:val="00E725AC"/>
    <w:rsid w:val="00E7307A"/>
    <w:rsid w:val="00E73083"/>
    <w:rsid w:val="00E732E1"/>
    <w:rsid w:val="00E73400"/>
    <w:rsid w:val="00E7341E"/>
    <w:rsid w:val="00E734C0"/>
    <w:rsid w:val="00E734F6"/>
    <w:rsid w:val="00E735E0"/>
    <w:rsid w:val="00E735F2"/>
    <w:rsid w:val="00E7417A"/>
    <w:rsid w:val="00E742B8"/>
    <w:rsid w:val="00E74751"/>
    <w:rsid w:val="00E75029"/>
    <w:rsid w:val="00E75205"/>
    <w:rsid w:val="00E7553F"/>
    <w:rsid w:val="00E75A4B"/>
    <w:rsid w:val="00E75D79"/>
    <w:rsid w:val="00E7611C"/>
    <w:rsid w:val="00E7662E"/>
    <w:rsid w:val="00E76C12"/>
    <w:rsid w:val="00E77352"/>
    <w:rsid w:val="00E774A3"/>
    <w:rsid w:val="00E77645"/>
    <w:rsid w:val="00E77EF0"/>
    <w:rsid w:val="00E80570"/>
    <w:rsid w:val="00E80C5C"/>
    <w:rsid w:val="00E81201"/>
    <w:rsid w:val="00E81433"/>
    <w:rsid w:val="00E815AF"/>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6D4"/>
    <w:rsid w:val="00E85FFC"/>
    <w:rsid w:val="00E86377"/>
    <w:rsid w:val="00E8641B"/>
    <w:rsid w:val="00E86E87"/>
    <w:rsid w:val="00E87181"/>
    <w:rsid w:val="00E872A6"/>
    <w:rsid w:val="00E87504"/>
    <w:rsid w:val="00E87875"/>
    <w:rsid w:val="00E9004C"/>
    <w:rsid w:val="00E90960"/>
    <w:rsid w:val="00E90EE1"/>
    <w:rsid w:val="00E9108E"/>
    <w:rsid w:val="00E91134"/>
    <w:rsid w:val="00E9141D"/>
    <w:rsid w:val="00E91566"/>
    <w:rsid w:val="00E91626"/>
    <w:rsid w:val="00E91A71"/>
    <w:rsid w:val="00E92072"/>
    <w:rsid w:val="00E92222"/>
    <w:rsid w:val="00E9232A"/>
    <w:rsid w:val="00E928AF"/>
    <w:rsid w:val="00E92B30"/>
    <w:rsid w:val="00E92CAE"/>
    <w:rsid w:val="00E92CD1"/>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97DC3"/>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3DF"/>
    <w:rsid w:val="00EA675C"/>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A27"/>
    <w:rsid w:val="00EC7D21"/>
    <w:rsid w:val="00ED01BD"/>
    <w:rsid w:val="00ED0236"/>
    <w:rsid w:val="00ED05D5"/>
    <w:rsid w:val="00ED0CBC"/>
    <w:rsid w:val="00ED0E22"/>
    <w:rsid w:val="00ED0EDF"/>
    <w:rsid w:val="00ED1110"/>
    <w:rsid w:val="00ED1351"/>
    <w:rsid w:val="00ED1EB4"/>
    <w:rsid w:val="00ED206C"/>
    <w:rsid w:val="00ED21E7"/>
    <w:rsid w:val="00ED22FD"/>
    <w:rsid w:val="00ED22FE"/>
    <w:rsid w:val="00ED241F"/>
    <w:rsid w:val="00ED25E1"/>
    <w:rsid w:val="00ED3178"/>
    <w:rsid w:val="00ED3217"/>
    <w:rsid w:val="00ED3444"/>
    <w:rsid w:val="00ED3470"/>
    <w:rsid w:val="00ED394F"/>
    <w:rsid w:val="00ED3CBD"/>
    <w:rsid w:val="00ED3F68"/>
    <w:rsid w:val="00ED41F6"/>
    <w:rsid w:val="00ED426E"/>
    <w:rsid w:val="00ED42FD"/>
    <w:rsid w:val="00ED4B79"/>
    <w:rsid w:val="00ED53E6"/>
    <w:rsid w:val="00ED592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EC1"/>
    <w:rsid w:val="00EE3F1D"/>
    <w:rsid w:val="00EE3F28"/>
    <w:rsid w:val="00EE3FA4"/>
    <w:rsid w:val="00EE46B6"/>
    <w:rsid w:val="00EE4B03"/>
    <w:rsid w:val="00EE4C48"/>
    <w:rsid w:val="00EE50F0"/>
    <w:rsid w:val="00EE5331"/>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0DA0"/>
    <w:rsid w:val="00EF1511"/>
    <w:rsid w:val="00EF1BD8"/>
    <w:rsid w:val="00EF1C52"/>
    <w:rsid w:val="00EF1E6B"/>
    <w:rsid w:val="00EF2174"/>
    <w:rsid w:val="00EF2507"/>
    <w:rsid w:val="00EF2B75"/>
    <w:rsid w:val="00EF2B93"/>
    <w:rsid w:val="00EF2C1B"/>
    <w:rsid w:val="00EF2CB7"/>
    <w:rsid w:val="00EF32CB"/>
    <w:rsid w:val="00EF33DC"/>
    <w:rsid w:val="00EF3550"/>
    <w:rsid w:val="00EF3687"/>
    <w:rsid w:val="00EF37E7"/>
    <w:rsid w:val="00EF464A"/>
    <w:rsid w:val="00EF493A"/>
    <w:rsid w:val="00EF4CBB"/>
    <w:rsid w:val="00EF5305"/>
    <w:rsid w:val="00EF57E3"/>
    <w:rsid w:val="00EF5B42"/>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9A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1FFB"/>
    <w:rsid w:val="00F12349"/>
    <w:rsid w:val="00F12481"/>
    <w:rsid w:val="00F124E0"/>
    <w:rsid w:val="00F1261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290"/>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B1B"/>
    <w:rsid w:val="00F23CD7"/>
    <w:rsid w:val="00F23E99"/>
    <w:rsid w:val="00F240BA"/>
    <w:rsid w:val="00F2420A"/>
    <w:rsid w:val="00F2436C"/>
    <w:rsid w:val="00F2467F"/>
    <w:rsid w:val="00F2516E"/>
    <w:rsid w:val="00F251DD"/>
    <w:rsid w:val="00F25275"/>
    <w:rsid w:val="00F25B8D"/>
    <w:rsid w:val="00F25D79"/>
    <w:rsid w:val="00F25D98"/>
    <w:rsid w:val="00F26431"/>
    <w:rsid w:val="00F26779"/>
    <w:rsid w:val="00F26E16"/>
    <w:rsid w:val="00F27205"/>
    <w:rsid w:val="00F27564"/>
    <w:rsid w:val="00F27613"/>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4E3"/>
    <w:rsid w:val="00F325C9"/>
    <w:rsid w:val="00F32766"/>
    <w:rsid w:val="00F32828"/>
    <w:rsid w:val="00F329CC"/>
    <w:rsid w:val="00F32A8A"/>
    <w:rsid w:val="00F32FB8"/>
    <w:rsid w:val="00F33625"/>
    <w:rsid w:val="00F3376B"/>
    <w:rsid w:val="00F33F22"/>
    <w:rsid w:val="00F340F7"/>
    <w:rsid w:val="00F34687"/>
    <w:rsid w:val="00F347BC"/>
    <w:rsid w:val="00F353BB"/>
    <w:rsid w:val="00F354A2"/>
    <w:rsid w:val="00F35584"/>
    <w:rsid w:val="00F3632C"/>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9A6"/>
    <w:rsid w:val="00F41B9B"/>
    <w:rsid w:val="00F42061"/>
    <w:rsid w:val="00F4296A"/>
    <w:rsid w:val="00F43846"/>
    <w:rsid w:val="00F43C6B"/>
    <w:rsid w:val="00F43D0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0EB"/>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57FFB"/>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D5E"/>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873"/>
    <w:rsid w:val="00F849A6"/>
    <w:rsid w:val="00F84A0B"/>
    <w:rsid w:val="00F84AA5"/>
    <w:rsid w:val="00F84B4B"/>
    <w:rsid w:val="00F84FD6"/>
    <w:rsid w:val="00F85F8C"/>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9AC"/>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56"/>
    <w:rsid w:val="00FA3A05"/>
    <w:rsid w:val="00FA3CA1"/>
    <w:rsid w:val="00FA3FF9"/>
    <w:rsid w:val="00FA4910"/>
    <w:rsid w:val="00FA4988"/>
    <w:rsid w:val="00FA4E7D"/>
    <w:rsid w:val="00FA50FF"/>
    <w:rsid w:val="00FA55B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9F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318"/>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5CF6"/>
    <w:rsid w:val="00FC6067"/>
    <w:rsid w:val="00FC6515"/>
    <w:rsid w:val="00FC6BD2"/>
    <w:rsid w:val="00FC6D95"/>
    <w:rsid w:val="00FC6DDC"/>
    <w:rsid w:val="00FC6E79"/>
    <w:rsid w:val="00FC7166"/>
    <w:rsid w:val="00FC7170"/>
    <w:rsid w:val="00FC7605"/>
    <w:rsid w:val="00FC765C"/>
    <w:rsid w:val="00FC7D02"/>
    <w:rsid w:val="00FC7F0F"/>
    <w:rsid w:val="00FD00A8"/>
    <w:rsid w:val="00FD06CE"/>
    <w:rsid w:val="00FD08ED"/>
    <w:rsid w:val="00FD1252"/>
    <w:rsid w:val="00FD181E"/>
    <w:rsid w:val="00FD1AD6"/>
    <w:rsid w:val="00FD2266"/>
    <w:rsid w:val="00FD22E8"/>
    <w:rsid w:val="00FD234C"/>
    <w:rsid w:val="00FD24AF"/>
    <w:rsid w:val="00FD25B9"/>
    <w:rsid w:val="00FD2D49"/>
    <w:rsid w:val="00FD2FF9"/>
    <w:rsid w:val="00FD3611"/>
    <w:rsid w:val="00FD38D2"/>
    <w:rsid w:val="00FD38DE"/>
    <w:rsid w:val="00FD3924"/>
    <w:rsid w:val="00FD40B5"/>
    <w:rsid w:val="00FD42E0"/>
    <w:rsid w:val="00FD43DF"/>
    <w:rsid w:val="00FD45CD"/>
    <w:rsid w:val="00FD48F8"/>
    <w:rsid w:val="00FD4E5E"/>
    <w:rsid w:val="00FD5235"/>
    <w:rsid w:val="00FD53C4"/>
    <w:rsid w:val="00FD54E0"/>
    <w:rsid w:val="00FD56F8"/>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1F4"/>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3C2"/>
    <w:rsid w:val="00FF27A4"/>
    <w:rsid w:val="00FF2AA2"/>
    <w:rsid w:val="00FF2BAB"/>
    <w:rsid w:val="00FF2D01"/>
    <w:rsid w:val="00FF2E18"/>
    <w:rsid w:val="00FF30FB"/>
    <w:rsid w:val="00FF3292"/>
    <w:rsid w:val="00FF3501"/>
    <w:rsid w:val="00FF4184"/>
    <w:rsid w:val="00FF41CE"/>
    <w:rsid w:val="00FF4203"/>
    <w:rsid w:val="00FF42FE"/>
    <w:rsid w:val="00FF45D9"/>
    <w:rsid w:val="00FF5ECA"/>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1EA16E31-F017-4FC9-9319-CD3951D90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AE629D"/>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uiPriority w:val="99"/>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qFormat/>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表段落11"/>
    <w:basedOn w:val="a"/>
    <w:link w:val="Char5"/>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1">
    <w:name w:val="Table Grid"/>
    <w:aliases w:val="Table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paragraph" w:customStyle="1" w:styleId="3GPPHeader">
    <w:name w:val="3GPP_Header"/>
    <w:basedOn w:val="a"/>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a"/>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a"/>
    <w:next w:val="a"/>
    <w:uiPriority w:val="99"/>
    <w:qFormat/>
    <w:rsid w:val="007054A8"/>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a"/>
    <w:next w:val="a"/>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Char5">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0"/>
    <w:uiPriority w:val="34"/>
    <w:qFormat/>
    <w:locked/>
    <w:rsid w:val="004B5FE7"/>
    <w:rPr>
      <w:rFonts w:eastAsia="Times New Roman"/>
      <w:lang w:val="en-GB" w:eastAsia="ja-JP"/>
    </w:rPr>
  </w:style>
  <w:style w:type="paragraph" w:styleId="af4">
    <w:name w:val="caption"/>
    <w:basedOn w:val="a"/>
    <w:next w:val="a"/>
    <w:unhideWhenUsed/>
    <w:qFormat/>
    <w:rsid w:val="000C1D10"/>
    <w:rPr>
      <w:b/>
      <w:bCs/>
    </w:rPr>
  </w:style>
  <w:style w:type="paragraph" w:customStyle="1" w:styleId="maintext">
    <w:name w:val="main text"/>
    <w:basedOn w:val="a"/>
    <w:link w:val="maintextChar"/>
    <w:qFormat/>
    <w:rsid w:val="005D6302"/>
    <w:pPr>
      <w:overflowPunct/>
      <w:autoSpaceDE/>
      <w:autoSpaceDN/>
      <w:adjustRightInd/>
      <w:spacing w:before="60" w:after="60" w:line="288" w:lineRule="auto"/>
      <w:ind w:firstLineChars="200" w:firstLine="200"/>
      <w:jc w:val="both"/>
      <w:textAlignment w:val="auto"/>
    </w:pPr>
    <w:rPr>
      <w:rFonts w:eastAsia="맑은 고딕"/>
      <w:lang w:eastAsia="ko-KR"/>
    </w:rPr>
  </w:style>
  <w:style w:type="character" w:customStyle="1" w:styleId="maintextChar">
    <w:name w:val="main text Char"/>
    <w:link w:val="maintext"/>
    <w:qFormat/>
    <w:rsid w:val="005D6302"/>
    <w:rPr>
      <w:rFonts w:eastAsia="맑은 고딕"/>
      <w:lang w:val="en-GB" w:eastAsia="ko-KR"/>
    </w:rPr>
  </w:style>
  <w:style w:type="paragraph" w:customStyle="1" w:styleId="Doc-comment">
    <w:name w:val="Doc-comment"/>
    <w:basedOn w:val="a"/>
    <w:next w:val="Doc-text2"/>
    <w:qFormat/>
    <w:rsid w:val="00976CEE"/>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character" w:styleId="af5">
    <w:name w:val="Placeholder Text"/>
    <w:basedOn w:val="a0"/>
    <w:uiPriority w:val="99"/>
    <w:semiHidden/>
    <w:locked/>
    <w:rsid w:val="004629E2"/>
    <w:rPr>
      <w:color w:val="808080"/>
    </w:rPr>
  </w:style>
  <w:style w:type="character" w:customStyle="1" w:styleId="B11">
    <w:name w:val="B1 (文字)"/>
    <w:qFormat/>
    <w:rsid w:val="0049229C"/>
    <w:rPr>
      <w:rFonts w:ascii="Times New Roman" w:eastAsia="MS Mincho"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3277932">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20152">
      <w:bodyDiv w:val="1"/>
      <w:marLeft w:val="0"/>
      <w:marRight w:val="0"/>
      <w:marTop w:val="0"/>
      <w:marBottom w:val="0"/>
      <w:divBdr>
        <w:top w:val="none" w:sz="0" w:space="0" w:color="auto"/>
        <w:left w:val="none" w:sz="0" w:space="0" w:color="auto"/>
        <w:bottom w:val="none" w:sz="0" w:space="0" w:color="auto"/>
        <w:right w:val="none" w:sz="0" w:space="0" w:color="auto"/>
      </w:divBdr>
      <w:divsChild>
        <w:div w:id="972564156">
          <w:marLeft w:val="0"/>
          <w:marRight w:val="0"/>
          <w:marTop w:val="77"/>
          <w:marBottom w:val="0"/>
          <w:divBdr>
            <w:top w:val="none" w:sz="0" w:space="0" w:color="auto"/>
            <w:left w:val="none" w:sz="0" w:space="0" w:color="auto"/>
            <w:bottom w:val="none" w:sz="0" w:space="0" w:color="auto"/>
            <w:right w:val="none" w:sz="0" w:space="0" w:color="auto"/>
          </w:divBdr>
        </w:div>
      </w:divsChild>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77624388">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3559923">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0692502">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094185">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7724064">
      <w:bodyDiv w:val="1"/>
      <w:marLeft w:val="0"/>
      <w:marRight w:val="0"/>
      <w:marTop w:val="0"/>
      <w:marBottom w:val="0"/>
      <w:divBdr>
        <w:top w:val="none" w:sz="0" w:space="0" w:color="auto"/>
        <w:left w:val="none" w:sz="0" w:space="0" w:color="auto"/>
        <w:bottom w:val="none" w:sz="0" w:space="0" w:color="auto"/>
        <w:right w:val="none" w:sz="0" w:space="0" w:color="auto"/>
      </w:divBdr>
    </w:div>
    <w:div w:id="478500818">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071257">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1834574">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1395095">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6922433">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0831166">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5268783">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2573728">
      <w:bodyDiv w:val="1"/>
      <w:marLeft w:val="0"/>
      <w:marRight w:val="0"/>
      <w:marTop w:val="0"/>
      <w:marBottom w:val="0"/>
      <w:divBdr>
        <w:top w:val="none" w:sz="0" w:space="0" w:color="auto"/>
        <w:left w:val="none" w:sz="0" w:space="0" w:color="auto"/>
        <w:bottom w:val="none" w:sz="0" w:space="0" w:color="auto"/>
        <w:right w:val="none" w:sz="0" w:space="0" w:color="auto"/>
      </w:divBdr>
    </w:div>
    <w:div w:id="854462914">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88953920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2295827">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2739824">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5810204">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74741415">
      <w:bodyDiv w:val="1"/>
      <w:marLeft w:val="0"/>
      <w:marRight w:val="0"/>
      <w:marTop w:val="0"/>
      <w:marBottom w:val="0"/>
      <w:divBdr>
        <w:top w:val="none" w:sz="0" w:space="0" w:color="auto"/>
        <w:left w:val="none" w:sz="0" w:space="0" w:color="auto"/>
        <w:bottom w:val="none" w:sz="0" w:space="0" w:color="auto"/>
        <w:right w:val="none" w:sz="0" w:space="0" w:color="auto"/>
      </w:divBdr>
    </w:div>
    <w:div w:id="1076050455">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4570030">
      <w:bodyDiv w:val="1"/>
      <w:marLeft w:val="0"/>
      <w:marRight w:val="0"/>
      <w:marTop w:val="0"/>
      <w:marBottom w:val="0"/>
      <w:divBdr>
        <w:top w:val="none" w:sz="0" w:space="0" w:color="auto"/>
        <w:left w:val="none" w:sz="0" w:space="0" w:color="auto"/>
        <w:bottom w:val="none" w:sz="0" w:space="0" w:color="auto"/>
        <w:right w:val="none" w:sz="0" w:space="0" w:color="auto"/>
      </w:divBdr>
      <w:divsChild>
        <w:div w:id="1294630812">
          <w:marLeft w:val="418"/>
          <w:marRight w:val="0"/>
          <w:marTop w:val="0"/>
          <w:marBottom w:val="0"/>
          <w:divBdr>
            <w:top w:val="none" w:sz="0" w:space="0" w:color="auto"/>
            <w:left w:val="none" w:sz="0" w:space="0" w:color="auto"/>
            <w:bottom w:val="none" w:sz="0" w:space="0" w:color="auto"/>
            <w:right w:val="none" w:sz="0" w:space="0" w:color="auto"/>
          </w:divBdr>
        </w:div>
      </w:divsChild>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2630790">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2810616">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0154418">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9493516">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14876406">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198937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68674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1571892">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579957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2834850">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696032127">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01456">
      <w:bodyDiv w:val="1"/>
      <w:marLeft w:val="0"/>
      <w:marRight w:val="0"/>
      <w:marTop w:val="0"/>
      <w:marBottom w:val="0"/>
      <w:divBdr>
        <w:top w:val="none" w:sz="0" w:space="0" w:color="auto"/>
        <w:left w:val="none" w:sz="0" w:space="0" w:color="auto"/>
        <w:bottom w:val="none" w:sz="0" w:space="0" w:color="auto"/>
        <w:right w:val="none" w:sz="0" w:space="0" w:color="auto"/>
      </w:divBdr>
      <w:divsChild>
        <w:div w:id="1966156128">
          <w:marLeft w:val="0"/>
          <w:marRight w:val="0"/>
          <w:marTop w:val="77"/>
          <w:marBottom w:val="0"/>
          <w:divBdr>
            <w:top w:val="none" w:sz="0" w:space="0" w:color="auto"/>
            <w:left w:val="none" w:sz="0" w:space="0" w:color="auto"/>
            <w:bottom w:val="none" w:sz="0" w:space="0" w:color="auto"/>
            <w:right w:val="none" w:sz="0" w:space="0" w:color="auto"/>
          </w:divBdr>
        </w:div>
      </w:divsChild>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1752453">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5856797">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88235548">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1368055">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1874102">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153623">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1160589">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147314">
      <w:bodyDiv w:val="1"/>
      <w:marLeft w:val="0"/>
      <w:marRight w:val="0"/>
      <w:marTop w:val="0"/>
      <w:marBottom w:val="0"/>
      <w:divBdr>
        <w:top w:val="none" w:sz="0" w:space="0" w:color="auto"/>
        <w:left w:val="none" w:sz="0" w:space="0" w:color="auto"/>
        <w:bottom w:val="none" w:sz="0" w:space="0" w:color="auto"/>
        <w:right w:val="none" w:sz="0" w:space="0" w:color="auto"/>
      </w:divBdr>
      <w:divsChild>
        <w:div w:id="2009555291">
          <w:marLeft w:val="0"/>
          <w:marRight w:val="0"/>
          <w:marTop w:val="77"/>
          <w:marBottom w:val="0"/>
          <w:divBdr>
            <w:top w:val="none" w:sz="0" w:space="0" w:color="auto"/>
            <w:left w:val="none" w:sz="0" w:space="0" w:color="auto"/>
            <w:bottom w:val="none" w:sz="0" w:space="0" w:color="auto"/>
            <w:right w:val="none" w:sz="0" w:space="0" w:color="auto"/>
          </w:divBdr>
        </w:div>
      </w:divsChild>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37074988">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0221987">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E40AE41A-B9BA-4DF5-8A96-3CD70924566D}">
  <ds:schemaRefs>
    <ds:schemaRef ds:uri="http://schemas.openxmlformats.org/officeDocument/2006/bibliography"/>
  </ds:schemaRefs>
</ds:datastoreItem>
</file>

<file path=customXml/itemProps3.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1461</Words>
  <Characters>8328</Characters>
  <Application>Microsoft Office Word</Application>
  <DocSecurity>0</DocSecurity>
  <Lines>69</Lines>
  <Paragraphs>19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9770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박승일/이동통신표준Lab(SR)/삼성전자</cp:lastModifiedBy>
  <cp:revision>2</cp:revision>
  <cp:lastPrinted>2017-05-08T10:55:00Z</cp:lastPrinted>
  <dcterms:created xsi:type="dcterms:W3CDTF">2024-11-08T03:42:00Z</dcterms:created>
  <dcterms:modified xsi:type="dcterms:W3CDTF">2024-11-08T03:42:00Z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